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001" w:rsidRDefault="00C25001" w:rsidP="008442BB">
      <w:pPr>
        <w:tabs>
          <w:tab w:val="left" w:pos="90"/>
        </w:tabs>
        <w:jc w:val="both"/>
        <w:rPr>
          <w:lang w:val="ro-RO"/>
        </w:rPr>
      </w:pPr>
    </w:p>
    <w:p w:rsidR="00C25001" w:rsidRDefault="00C25001" w:rsidP="008442BB">
      <w:pPr>
        <w:tabs>
          <w:tab w:val="left" w:pos="90"/>
        </w:tabs>
        <w:jc w:val="both"/>
        <w:rPr>
          <w:lang w:val="ro-RO"/>
        </w:rPr>
      </w:pPr>
    </w:p>
    <w:p w:rsidR="00C25001" w:rsidRDefault="00C25001" w:rsidP="008442BB">
      <w:pPr>
        <w:tabs>
          <w:tab w:val="left" w:pos="90"/>
        </w:tabs>
        <w:jc w:val="both"/>
        <w:rPr>
          <w:lang w:val="ro-RO"/>
        </w:rPr>
      </w:pPr>
    </w:p>
    <w:p w:rsidR="00C25001" w:rsidRDefault="00C25001" w:rsidP="008442BB">
      <w:pPr>
        <w:tabs>
          <w:tab w:val="left" w:pos="90"/>
        </w:tabs>
        <w:jc w:val="both"/>
        <w:rPr>
          <w:lang w:val="ro-RO"/>
        </w:rPr>
      </w:pPr>
    </w:p>
    <w:p w:rsidR="00C25001" w:rsidRDefault="00C25001" w:rsidP="008442BB">
      <w:pPr>
        <w:tabs>
          <w:tab w:val="left" w:pos="90"/>
        </w:tabs>
        <w:jc w:val="both"/>
        <w:rPr>
          <w:lang w:val="ro-RO"/>
        </w:rPr>
      </w:pPr>
    </w:p>
    <w:p w:rsidR="00C25001" w:rsidRDefault="00C25001" w:rsidP="008442BB">
      <w:pPr>
        <w:tabs>
          <w:tab w:val="left" w:pos="90"/>
        </w:tabs>
        <w:jc w:val="both"/>
        <w:rPr>
          <w:lang w:val="ro-RO"/>
        </w:rPr>
      </w:pPr>
    </w:p>
    <w:p w:rsidR="00C25001" w:rsidRDefault="00C25001" w:rsidP="00170887">
      <w:pPr>
        <w:spacing w:before="105" w:after="105"/>
        <w:ind w:right="105"/>
        <w:jc w:val="center"/>
        <w:rPr>
          <w:b/>
          <w:bCs/>
          <w:sz w:val="28"/>
          <w:szCs w:val="28"/>
        </w:rPr>
      </w:pPr>
      <w:r>
        <w:rPr>
          <w:b/>
          <w:bCs/>
          <w:sz w:val="28"/>
          <w:szCs w:val="28"/>
        </w:rPr>
        <w:t xml:space="preserve">FORMULARE </w:t>
      </w:r>
    </w:p>
    <w:p w:rsidR="00C25001" w:rsidRDefault="00C25001" w:rsidP="00170887">
      <w:pPr>
        <w:spacing w:before="105" w:after="105"/>
        <w:ind w:left="720" w:right="105" w:firstLine="741"/>
      </w:pPr>
    </w:p>
    <w:p w:rsidR="00C25001" w:rsidRDefault="00C25001" w:rsidP="00170887">
      <w:pPr>
        <w:spacing w:before="105" w:after="105"/>
        <w:ind w:left="720" w:right="105" w:firstLine="741"/>
      </w:pPr>
    </w:p>
    <w:p w:rsidR="00C25001" w:rsidRDefault="00C25001" w:rsidP="00170887">
      <w:pPr>
        <w:autoSpaceDE w:val="0"/>
        <w:autoSpaceDN w:val="0"/>
        <w:adjustRightInd w:val="0"/>
        <w:ind w:firstLine="720"/>
        <w:jc w:val="both"/>
        <w:rPr>
          <w:color w:val="000000"/>
          <w:sz w:val="26"/>
          <w:szCs w:val="26"/>
          <w:lang w:eastAsia="ro-RO"/>
        </w:rPr>
      </w:pPr>
      <w:r>
        <w:rPr>
          <w:color w:val="000000"/>
          <w:sz w:val="26"/>
          <w:szCs w:val="26"/>
        </w:rPr>
        <w:t xml:space="preserve">Aceasta sectiune conţine formularele destinate, pe de o parte, să faciliteze elaborarea şi prezentarea documentelor care însoţesc oferta şi, pe de altă parte, să permită comisiei de evaluare examinarea şi evaluarea rapidă şi corectă a fiecarei oferte depuse. </w:t>
      </w:r>
    </w:p>
    <w:p w:rsidR="00C25001" w:rsidRDefault="00C25001" w:rsidP="00170887">
      <w:pPr>
        <w:autoSpaceDE w:val="0"/>
        <w:autoSpaceDN w:val="0"/>
        <w:adjustRightInd w:val="0"/>
        <w:ind w:firstLine="720"/>
        <w:jc w:val="both"/>
        <w:rPr>
          <w:color w:val="000000"/>
          <w:sz w:val="26"/>
          <w:szCs w:val="26"/>
        </w:rPr>
      </w:pPr>
      <w:r>
        <w:rPr>
          <w:color w:val="000000"/>
          <w:sz w:val="26"/>
          <w:szCs w:val="26"/>
        </w:rPr>
        <w:t xml:space="preserve">Fiecare ofertant care participă, </w:t>
      </w:r>
      <w:r>
        <w:rPr>
          <w:sz w:val="26"/>
          <w:szCs w:val="26"/>
        </w:rPr>
        <w:t>în mod individual sau ca asociat,</w:t>
      </w:r>
      <w:r>
        <w:rPr>
          <w:color w:val="000000"/>
          <w:sz w:val="26"/>
          <w:szCs w:val="26"/>
        </w:rPr>
        <w:t xml:space="preserve"> la procedura pentru atribuirea </w:t>
      </w:r>
      <w:r>
        <w:rPr>
          <w:sz w:val="26"/>
          <w:szCs w:val="26"/>
        </w:rPr>
        <w:t>contractului sectorial de furnizare</w:t>
      </w:r>
      <w:r>
        <w:t xml:space="preserve"> </w:t>
      </w:r>
      <w:r>
        <w:rPr>
          <w:color w:val="000000"/>
          <w:sz w:val="26"/>
          <w:szCs w:val="26"/>
        </w:rPr>
        <w:t xml:space="preserve">are obligaţia de a prezenta formularele solicitate, completate în mod corespunzător şi semnate de persoanele autorizate. </w:t>
      </w:r>
    </w:p>
    <w:p w:rsidR="00C25001" w:rsidRDefault="00C25001" w:rsidP="00170887">
      <w:pPr>
        <w:ind w:firstLine="720"/>
        <w:jc w:val="both"/>
        <w:rPr>
          <w:color w:val="000000"/>
          <w:sz w:val="26"/>
          <w:szCs w:val="26"/>
        </w:rPr>
      </w:pPr>
      <w:r>
        <w:rPr>
          <w:color w:val="000000"/>
          <w:sz w:val="26"/>
          <w:szCs w:val="26"/>
        </w:rPr>
        <w:t>Formularele sunt parte integrantă a documentaţiei de atribuire.</w:t>
      </w:r>
    </w:p>
    <w:p w:rsidR="00C25001" w:rsidRDefault="00C25001" w:rsidP="00170887">
      <w:pPr>
        <w:ind w:firstLine="720"/>
        <w:jc w:val="both"/>
        <w:rPr>
          <w:color w:val="000000"/>
          <w:sz w:val="26"/>
          <w:szCs w:val="26"/>
        </w:rPr>
      </w:pPr>
      <w:r>
        <w:rPr>
          <w:color w:val="000000"/>
          <w:sz w:val="26"/>
          <w:szCs w:val="26"/>
        </w:rPr>
        <w:t>Prezenta secţiune conţine următoarele formulare:</w:t>
      </w:r>
    </w:p>
    <w:p w:rsidR="00C25001" w:rsidRDefault="00C25001" w:rsidP="00170887">
      <w:pPr>
        <w:ind w:firstLine="720"/>
        <w:jc w:val="both"/>
        <w:rPr>
          <w:color w:val="000000"/>
          <w:sz w:val="26"/>
          <w:szCs w:val="26"/>
        </w:rPr>
      </w:pPr>
    </w:p>
    <w:p w:rsidR="00C25001" w:rsidRPr="00170887" w:rsidRDefault="00C25001" w:rsidP="004D3A2F">
      <w:pPr>
        <w:spacing w:line="360" w:lineRule="auto"/>
        <w:ind w:firstLine="708"/>
        <w:jc w:val="both"/>
        <w:rPr>
          <w:color w:val="000000"/>
          <w:sz w:val="26"/>
          <w:szCs w:val="26"/>
        </w:rPr>
      </w:pPr>
      <w:r w:rsidRPr="00170887">
        <w:rPr>
          <w:b/>
          <w:bCs/>
          <w:color w:val="000000"/>
          <w:sz w:val="26"/>
          <w:szCs w:val="26"/>
        </w:rPr>
        <w:t>1. Formular 1</w:t>
      </w:r>
      <w:r>
        <w:rPr>
          <w:b/>
          <w:bCs/>
          <w:color w:val="000000"/>
          <w:sz w:val="26"/>
          <w:szCs w:val="26"/>
        </w:rPr>
        <w:t xml:space="preserve"> </w:t>
      </w:r>
      <w:r w:rsidRPr="00170887">
        <w:rPr>
          <w:color w:val="000000"/>
          <w:sz w:val="26"/>
          <w:szCs w:val="26"/>
        </w:rPr>
        <w:t>-</w:t>
      </w:r>
      <w:r>
        <w:rPr>
          <w:b/>
          <w:bCs/>
          <w:color w:val="000000"/>
          <w:sz w:val="26"/>
          <w:szCs w:val="26"/>
        </w:rPr>
        <w:t xml:space="preserve"> </w:t>
      </w:r>
      <w:r w:rsidRPr="00170887">
        <w:rPr>
          <w:color w:val="000000"/>
          <w:sz w:val="26"/>
          <w:szCs w:val="26"/>
        </w:rPr>
        <w:t>DECLARAŢIE privind neîncadrarea în situaţiile prevăzute la art.73</w:t>
      </w:r>
      <w:r>
        <w:rPr>
          <w:color w:val="000000"/>
          <w:sz w:val="26"/>
          <w:szCs w:val="26"/>
        </w:rPr>
        <w:t>,art.177, art.178 si art.180</w:t>
      </w:r>
      <w:r w:rsidRPr="00170887">
        <w:rPr>
          <w:color w:val="000000"/>
          <w:sz w:val="26"/>
          <w:szCs w:val="26"/>
        </w:rPr>
        <w:t xml:space="preserve"> din Legea </w:t>
      </w:r>
      <w:r>
        <w:rPr>
          <w:color w:val="000000"/>
          <w:sz w:val="26"/>
          <w:szCs w:val="26"/>
        </w:rPr>
        <w:t>nr.</w:t>
      </w:r>
      <w:r w:rsidRPr="00170887">
        <w:rPr>
          <w:color w:val="000000"/>
          <w:sz w:val="26"/>
          <w:szCs w:val="26"/>
        </w:rPr>
        <w:t>99/2016</w:t>
      </w:r>
    </w:p>
    <w:p w:rsidR="00C25001" w:rsidRPr="00170887" w:rsidRDefault="00C25001" w:rsidP="004D3A2F">
      <w:pPr>
        <w:tabs>
          <w:tab w:val="num" w:pos="900"/>
          <w:tab w:val="left" w:pos="2520"/>
        </w:tabs>
        <w:spacing w:line="360" w:lineRule="auto"/>
        <w:ind w:left="1440" w:hanging="720"/>
        <w:jc w:val="both"/>
        <w:rPr>
          <w:color w:val="000000"/>
          <w:sz w:val="26"/>
          <w:szCs w:val="26"/>
        </w:rPr>
      </w:pPr>
      <w:r w:rsidRPr="00170887">
        <w:rPr>
          <w:b/>
          <w:bCs/>
          <w:color w:val="000000"/>
          <w:sz w:val="26"/>
          <w:szCs w:val="26"/>
        </w:rPr>
        <w:t>2. Formular 2</w:t>
      </w:r>
      <w:r w:rsidRPr="00170887">
        <w:rPr>
          <w:color w:val="000000"/>
          <w:sz w:val="26"/>
          <w:szCs w:val="26"/>
        </w:rPr>
        <w:t xml:space="preserve">  - Scrisoare de Garantie bancara pentru participarea la procedura</w:t>
      </w:r>
    </w:p>
    <w:p w:rsidR="00C25001" w:rsidRPr="00170887" w:rsidRDefault="00C25001" w:rsidP="004D3A2F">
      <w:pPr>
        <w:spacing w:line="360" w:lineRule="auto"/>
        <w:ind w:firstLine="708"/>
        <w:jc w:val="both"/>
        <w:rPr>
          <w:noProof/>
          <w:color w:val="000000"/>
          <w:sz w:val="26"/>
          <w:szCs w:val="26"/>
        </w:rPr>
      </w:pPr>
      <w:r w:rsidRPr="00170887">
        <w:rPr>
          <w:b/>
          <w:bCs/>
          <w:sz w:val="26"/>
          <w:szCs w:val="26"/>
        </w:rPr>
        <w:t xml:space="preserve">3. Formular 3  </w:t>
      </w:r>
      <w:r w:rsidRPr="00170887">
        <w:rPr>
          <w:sz w:val="26"/>
          <w:szCs w:val="26"/>
        </w:rPr>
        <w:t xml:space="preserve">- </w:t>
      </w:r>
      <w:r w:rsidRPr="00170887">
        <w:rPr>
          <w:noProof/>
          <w:color w:val="000000"/>
          <w:sz w:val="26"/>
          <w:szCs w:val="26"/>
        </w:rPr>
        <w:t>Propunere tehnica</w:t>
      </w:r>
    </w:p>
    <w:p w:rsidR="00C25001" w:rsidRPr="00170887" w:rsidRDefault="00C25001" w:rsidP="004D3A2F">
      <w:pPr>
        <w:pStyle w:val="ListParagraph"/>
        <w:spacing w:line="360" w:lineRule="auto"/>
        <w:jc w:val="both"/>
        <w:rPr>
          <w:sz w:val="26"/>
          <w:szCs w:val="26"/>
        </w:rPr>
      </w:pPr>
      <w:r w:rsidRPr="00170887">
        <w:rPr>
          <w:b/>
          <w:bCs/>
          <w:sz w:val="26"/>
          <w:szCs w:val="26"/>
        </w:rPr>
        <w:t>4.</w:t>
      </w:r>
      <w:r w:rsidRPr="00170887">
        <w:rPr>
          <w:color w:val="000000"/>
          <w:sz w:val="26"/>
          <w:szCs w:val="26"/>
        </w:rPr>
        <w:t xml:space="preserve"> </w:t>
      </w:r>
      <w:r w:rsidRPr="00170887">
        <w:rPr>
          <w:b/>
          <w:bCs/>
          <w:color w:val="000000"/>
          <w:sz w:val="26"/>
          <w:szCs w:val="26"/>
          <w:lang w:val="en-US" w:eastAsia="ar-SA"/>
        </w:rPr>
        <w:t>Formular</w:t>
      </w:r>
      <w:r w:rsidRPr="00170887">
        <w:rPr>
          <w:b/>
          <w:bCs/>
          <w:smallCaps/>
          <w:sz w:val="26"/>
          <w:szCs w:val="26"/>
          <w:lang w:val="it-IT"/>
        </w:rPr>
        <w:t xml:space="preserve"> 4   </w:t>
      </w:r>
      <w:r w:rsidRPr="00170887">
        <w:rPr>
          <w:sz w:val="26"/>
          <w:szCs w:val="26"/>
        </w:rPr>
        <w:t>- Formular de oferta</w:t>
      </w:r>
    </w:p>
    <w:p w:rsidR="00C25001" w:rsidRPr="00170887" w:rsidRDefault="00C25001" w:rsidP="004D3A2F">
      <w:pPr>
        <w:spacing w:line="360" w:lineRule="auto"/>
        <w:ind w:firstLine="708"/>
        <w:jc w:val="both"/>
        <w:rPr>
          <w:sz w:val="26"/>
          <w:szCs w:val="26"/>
        </w:rPr>
      </w:pPr>
      <w:r w:rsidRPr="00170887">
        <w:rPr>
          <w:b/>
          <w:bCs/>
          <w:noProof/>
          <w:color w:val="000000"/>
          <w:sz w:val="26"/>
          <w:szCs w:val="26"/>
        </w:rPr>
        <w:t>5.</w:t>
      </w:r>
      <w:r w:rsidRPr="00170887">
        <w:rPr>
          <w:b/>
          <w:bCs/>
          <w:sz w:val="26"/>
          <w:szCs w:val="26"/>
        </w:rPr>
        <w:t xml:space="preserve"> </w:t>
      </w:r>
      <w:r w:rsidRPr="00170887">
        <w:rPr>
          <w:b/>
          <w:bCs/>
          <w:color w:val="000000"/>
          <w:sz w:val="26"/>
          <w:szCs w:val="26"/>
          <w:lang w:eastAsia="ar-SA"/>
        </w:rPr>
        <w:t>Formular</w:t>
      </w:r>
      <w:r w:rsidRPr="00170887">
        <w:rPr>
          <w:b/>
          <w:bCs/>
          <w:smallCaps/>
          <w:sz w:val="26"/>
          <w:szCs w:val="26"/>
          <w:lang w:val="it-IT"/>
        </w:rPr>
        <w:t xml:space="preserve"> 5   </w:t>
      </w:r>
      <w:r w:rsidRPr="00170887">
        <w:rPr>
          <w:sz w:val="26"/>
          <w:szCs w:val="26"/>
        </w:rPr>
        <w:t>- Declaratie de acceptare a conditiilor contractuale propuse</w:t>
      </w:r>
    </w:p>
    <w:p w:rsidR="00C25001" w:rsidRPr="00170887" w:rsidRDefault="00C25001" w:rsidP="004D3A2F">
      <w:pPr>
        <w:spacing w:line="360" w:lineRule="auto"/>
        <w:ind w:firstLine="708"/>
        <w:jc w:val="both"/>
        <w:rPr>
          <w:noProof/>
          <w:color w:val="000000"/>
          <w:sz w:val="26"/>
          <w:szCs w:val="26"/>
        </w:rPr>
      </w:pPr>
      <w:r w:rsidRPr="00170887">
        <w:rPr>
          <w:b/>
          <w:bCs/>
          <w:noProof/>
          <w:color w:val="000000"/>
          <w:sz w:val="26"/>
          <w:szCs w:val="26"/>
        </w:rPr>
        <w:t>6. Formular 6</w:t>
      </w:r>
      <w:r w:rsidRPr="00170887">
        <w:rPr>
          <w:noProof/>
          <w:color w:val="000000"/>
          <w:sz w:val="26"/>
          <w:szCs w:val="26"/>
        </w:rPr>
        <w:t xml:space="preserve">  - Imputernicire</w:t>
      </w:r>
    </w:p>
    <w:p w:rsidR="00C25001" w:rsidRPr="00170887" w:rsidRDefault="00C25001" w:rsidP="004D3A2F">
      <w:pPr>
        <w:spacing w:line="360" w:lineRule="auto"/>
        <w:ind w:firstLine="708"/>
        <w:jc w:val="both"/>
        <w:rPr>
          <w:noProof/>
          <w:color w:val="000000"/>
          <w:sz w:val="26"/>
          <w:szCs w:val="26"/>
        </w:rPr>
      </w:pPr>
      <w:r w:rsidRPr="00170887">
        <w:rPr>
          <w:b/>
          <w:bCs/>
          <w:noProof/>
          <w:color w:val="000000"/>
          <w:sz w:val="26"/>
          <w:szCs w:val="26"/>
        </w:rPr>
        <w:t>7. Formular 7</w:t>
      </w:r>
      <w:r w:rsidRPr="00170887">
        <w:rPr>
          <w:noProof/>
          <w:color w:val="000000"/>
          <w:sz w:val="26"/>
          <w:szCs w:val="26"/>
        </w:rPr>
        <w:t xml:space="preserve">  - Acord de asociere</w:t>
      </w:r>
    </w:p>
    <w:p w:rsidR="00C25001" w:rsidRPr="00170887" w:rsidRDefault="00C25001" w:rsidP="004D3A2F">
      <w:pPr>
        <w:spacing w:line="360" w:lineRule="auto"/>
        <w:ind w:firstLine="708"/>
        <w:jc w:val="both"/>
        <w:rPr>
          <w:i/>
          <w:iCs/>
          <w:color w:val="000000"/>
          <w:sz w:val="26"/>
          <w:szCs w:val="26"/>
        </w:rPr>
      </w:pPr>
      <w:r w:rsidRPr="00170887">
        <w:rPr>
          <w:b/>
          <w:bCs/>
          <w:color w:val="000000"/>
          <w:sz w:val="26"/>
          <w:szCs w:val="26"/>
        </w:rPr>
        <w:t xml:space="preserve">8. Formular 8 </w:t>
      </w:r>
      <w:r w:rsidRPr="00170887">
        <w:rPr>
          <w:color w:val="000000"/>
          <w:sz w:val="26"/>
          <w:szCs w:val="26"/>
        </w:rPr>
        <w:t>–</w:t>
      </w:r>
      <w:r w:rsidRPr="00170887">
        <w:rPr>
          <w:i/>
          <w:iCs/>
          <w:color w:val="000000"/>
          <w:sz w:val="26"/>
          <w:szCs w:val="26"/>
        </w:rPr>
        <w:t xml:space="preserve"> </w:t>
      </w:r>
      <w:r w:rsidRPr="00170887">
        <w:rPr>
          <w:color w:val="000000"/>
          <w:sz w:val="26"/>
          <w:szCs w:val="26"/>
        </w:rPr>
        <w:t>Acord de subcontractare</w:t>
      </w:r>
    </w:p>
    <w:p w:rsidR="00C25001" w:rsidRDefault="00C25001" w:rsidP="00170887">
      <w:pPr>
        <w:tabs>
          <w:tab w:val="num" w:pos="900"/>
          <w:tab w:val="left" w:pos="2520"/>
        </w:tabs>
        <w:spacing w:line="360" w:lineRule="auto"/>
        <w:ind w:left="1440" w:hanging="720"/>
        <w:rPr>
          <w:i/>
          <w:iCs/>
          <w:color w:val="000000"/>
        </w:rPr>
      </w:pPr>
    </w:p>
    <w:p w:rsidR="00C25001" w:rsidRDefault="00C25001" w:rsidP="00170887">
      <w:pPr>
        <w:ind w:left="720"/>
      </w:pPr>
    </w:p>
    <w:p w:rsidR="00C25001" w:rsidRDefault="00C25001" w:rsidP="00170887">
      <w:pPr>
        <w:ind w:left="720"/>
      </w:pPr>
    </w:p>
    <w:p w:rsidR="00C25001" w:rsidRDefault="00C25001" w:rsidP="00170887">
      <w:pPr>
        <w:ind w:left="720"/>
      </w:pPr>
    </w:p>
    <w:p w:rsidR="00C25001" w:rsidRDefault="00C25001" w:rsidP="00170887">
      <w:pPr>
        <w:ind w:left="720"/>
      </w:pPr>
    </w:p>
    <w:p w:rsidR="00C25001" w:rsidRDefault="00C25001" w:rsidP="00170887">
      <w:pPr>
        <w:ind w:left="720"/>
      </w:pPr>
    </w:p>
    <w:p w:rsidR="00C25001" w:rsidRDefault="00C25001" w:rsidP="00170887">
      <w:pPr>
        <w:ind w:left="720"/>
      </w:pPr>
    </w:p>
    <w:p w:rsidR="00C25001" w:rsidRDefault="00C25001" w:rsidP="00170887">
      <w:pPr>
        <w:rPr>
          <w:rFonts w:ascii="Arial" w:hAnsi="Arial" w:cs="Arial"/>
          <w:sz w:val="22"/>
          <w:szCs w:val="22"/>
          <w:lang w:eastAsia="ro-RO"/>
        </w:rPr>
      </w:pPr>
    </w:p>
    <w:p w:rsidR="00C25001" w:rsidRDefault="00C25001" w:rsidP="00670F6A">
      <w:pPr>
        <w:tabs>
          <w:tab w:val="num" w:pos="900"/>
          <w:tab w:val="left" w:pos="2520"/>
        </w:tabs>
        <w:spacing w:line="360" w:lineRule="auto"/>
        <w:ind w:left="1440" w:hanging="720"/>
        <w:rPr>
          <w:i/>
          <w:iCs/>
          <w:color w:val="000000"/>
        </w:rPr>
      </w:pPr>
    </w:p>
    <w:p w:rsidR="00C25001" w:rsidRDefault="00C25001" w:rsidP="008442BB">
      <w:pPr>
        <w:tabs>
          <w:tab w:val="left" w:pos="90"/>
        </w:tabs>
        <w:jc w:val="both"/>
        <w:rPr>
          <w:lang w:val="ro-RO"/>
        </w:rPr>
      </w:pPr>
    </w:p>
    <w:p w:rsidR="00C25001" w:rsidRDefault="00C25001" w:rsidP="008442BB">
      <w:pPr>
        <w:tabs>
          <w:tab w:val="left" w:pos="90"/>
        </w:tabs>
        <w:jc w:val="both"/>
        <w:rPr>
          <w:lang w:val="ro-RO"/>
        </w:rPr>
      </w:pPr>
    </w:p>
    <w:p w:rsidR="00C25001" w:rsidRDefault="00C25001" w:rsidP="008442BB">
      <w:pPr>
        <w:tabs>
          <w:tab w:val="left" w:pos="90"/>
        </w:tabs>
        <w:jc w:val="both"/>
        <w:rPr>
          <w:lang w:val="ro-RO"/>
        </w:rPr>
      </w:pPr>
    </w:p>
    <w:p w:rsidR="00C25001" w:rsidRDefault="00C25001" w:rsidP="008442BB">
      <w:pPr>
        <w:tabs>
          <w:tab w:val="left" w:pos="90"/>
        </w:tabs>
        <w:jc w:val="both"/>
        <w:rPr>
          <w:lang w:val="ro-RO"/>
        </w:rPr>
      </w:pPr>
    </w:p>
    <w:p w:rsidR="00C25001" w:rsidRDefault="00C25001" w:rsidP="008442BB">
      <w:pPr>
        <w:tabs>
          <w:tab w:val="left" w:pos="90"/>
        </w:tabs>
        <w:jc w:val="both"/>
        <w:rPr>
          <w:lang w:val="ro-RO"/>
        </w:rPr>
      </w:pPr>
    </w:p>
    <w:p w:rsidR="00C25001" w:rsidRDefault="00C25001" w:rsidP="008442BB">
      <w:pPr>
        <w:tabs>
          <w:tab w:val="left" w:pos="90"/>
        </w:tabs>
        <w:jc w:val="both"/>
        <w:rPr>
          <w:lang w:val="ro-RO"/>
        </w:rPr>
      </w:pPr>
    </w:p>
    <w:p w:rsidR="00C25001" w:rsidRDefault="00C25001" w:rsidP="008442BB">
      <w:pPr>
        <w:tabs>
          <w:tab w:val="left" w:pos="90"/>
        </w:tabs>
        <w:jc w:val="both"/>
        <w:rPr>
          <w:lang w:val="ro-RO"/>
        </w:rPr>
      </w:pPr>
    </w:p>
    <w:p w:rsidR="00C25001" w:rsidRDefault="00C25001" w:rsidP="008442BB">
      <w:pPr>
        <w:tabs>
          <w:tab w:val="left" w:pos="90"/>
        </w:tabs>
        <w:jc w:val="both"/>
        <w:rPr>
          <w:lang w:val="ro-RO"/>
        </w:rPr>
      </w:pPr>
    </w:p>
    <w:p w:rsidR="00C25001" w:rsidRDefault="00C25001" w:rsidP="008442BB">
      <w:pPr>
        <w:tabs>
          <w:tab w:val="left" w:pos="90"/>
        </w:tabs>
        <w:jc w:val="both"/>
        <w:rPr>
          <w:lang w:val="ro-RO"/>
        </w:rPr>
      </w:pPr>
    </w:p>
    <w:p w:rsidR="00C25001" w:rsidRDefault="00C25001" w:rsidP="008442BB">
      <w:pPr>
        <w:tabs>
          <w:tab w:val="left" w:pos="90"/>
        </w:tabs>
        <w:jc w:val="both"/>
        <w:rPr>
          <w:lang w:val="ro-RO"/>
        </w:rPr>
      </w:pPr>
    </w:p>
    <w:p w:rsidR="00C25001" w:rsidRDefault="00C25001" w:rsidP="008442BB">
      <w:pPr>
        <w:tabs>
          <w:tab w:val="left" w:pos="90"/>
        </w:tabs>
        <w:jc w:val="both"/>
        <w:rPr>
          <w:lang w:val="ro-RO"/>
        </w:rPr>
      </w:pPr>
    </w:p>
    <w:p w:rsidR="00C25001" w:rsidRDefault="00C25001" w:rsidP="008442BB">
      <w:pPr>
        <w:tabs>
          <w:tab w:val="left" w:pos="90"/>
        </w:tabs>
        <w:jc w:val="both"/>
        <w:rPr>
          <w:lang w:val="ro-RO"/>
        </w:rPr>
      </w:pPr>
    </w:p>
    <w:p w:rsidR="00C25001" w:rsidRDefault="00C25001" w:rsidP="008442BB">
      <w:pPr>
        <w:tabs>
          <w:tab w:val="left" w:pos="90"/>
        </w:tabs>
        <w:jc w:val="both"/>
        <w:rPr>
          <w:lang w:val="ro-RO"/>
        </w:rPr>
      </w:pPr>
    </w:p>
    <w:p w:rsidR="00C25001" w:rsidRDefault="00C25001" w:rsidP="008442BB">
      <w:pPr>
        <w:tabs>
          <w:tab w:val="left" w:pos="90"/>
        </w:tabs>
        <w:jc w:val="both"/>
        <w:rPr>
          <w:lang w:val="ro-RO"/>
        </w:rPr>
      </w:pPr>
    </w:p>
    <w:p w:rsidR="00C25001" w:rsidRPr="002F02F4" w:rsidRDefault="00C25001" w:rsidP="008442BB">
      <w:pPr>
        <w:tabs>
          <w:tab w:val="left" w:pos="90"/>
        </w:tabs>
        <w:jc w:val="both"/>
        <w:rPr>
          <w:lang w:val="ro-RO"/>
        </w:rPr>
      </w:pPr>
    </w:p>
    <w:p w:rsidR="00C25001" w:rsidRDefault="00C25001" w:rsidP="008442BB">
      <w:pPr>
        <w:tabs>
          <w:tab w:val="left" w:pos="90"/>
        </w:tabs>
        <w:jc w:val="center"/>
        <w:rPr>
          <w:b/>
          <w:bCs/>
          <w:lang w:val="ro-RO"/>
        </w:rPr>
      </w:pPr>
      <w:r w:rsidRPr="002F02F4">
        <w:rPr>
          <w:b/>
          <w:bCs/>
          <w:lang w:val="ro-RO"/>
        </w:rPr>
        <w:t xml:space="preserve">DECLARAŢIE </w:t>
      </w:r>
    </w:p>
    <w:p w:rsidR="00C25001" w:rsidRDefault="00C25001" w:rsidP="008442BB">
      <w:pPr>
        <w:tabs>
          <w:tab w:val="left" w:pos="90"/>
        </w:tabs>
        <w:jc w:val="center"/>
        <w:rPr>
          <w:b/>
          <w:bCs/>
          <w:lang w:val="ro-RO"/>
        </w:rPr>
      </w:pPr>
      <w:r>
        <w:rPr>
          <w:b/>
          <w:bCs/>
          <w:lang w:val="ro-RO"/>
        </w:rPr>
        <w:t xml:space="preserve">privind </w:t>
      </w:r>
      <w:r w:rsidRPr="002F02F4">
        <w:rPr>
          <w:b/>
          <w:bCs/>
          <w:lang w:val="ro-RO"/>
        </w:rPr>
        <w:t xml:space="preserve"> </w:t>
      </w:r>
      <w:r>
        <w:rPr>
          <w:b/>
          <w:bCs/>
          <w:lang w:val="ro-RO"/>
        </w:rPr>
        <w:t xml:space="preserve">neincadrarea in situatiile prevazute la art.73, art.177, art.178 </w:t>
      </w:r>
    </w:p>
    <w:p w:rsidR="00C25001" w:rsidRDefault="00C25001" w:rsidP="008442BB">
      <w:pPr>
        <w:tabs>
          <w:tab w:val="left" w:pos="90"/>
        </w:tabs>
        <w:jc w:val="center"/>
        <w:rPr>
          <w:b/>
          <w:bCs/>
          <w:lang w:val="ro-RO"/>
        </w:rPr>
      </w:pPr>
      <w:r>
        <w:rPr>
          <w:b/>
          <w:bCs/>
          <w:lang w:val="ro-RO"/>
        </w:rPr>
        <w:t xml:space="preserve">si art.180 din </w:t>
      </w:r>
      <w:r w:rsidRPr="002F02F4">
        <w:rPr>
          <w:b/>
          <w:bCs/>
          <w:lang w:val="ro-RO"/>
        </w:rPr>
        <w:t>L</w:t>
      </w:r>
      <w:r>
        <w:rPr>
          <w:b/>
          <w:bCs/>
          <w:lang w:val="ro-RO"/>
        </w:rPr>
        <w:t>egea nr. 99/</w:t>
      </w:r>
      <w:r w:rsidRPr="002F02F4">
        <w:rPr>
          <w:b/>
          <w:bCs/>
          <w:lang w:val="ro-RO"/>
        </w:rPr>
        <w:t>2016</w:t>
      </w:r>
    </w:p>
    <w:p w:rsidR="00C25001" w:rsidRDefault="00C25001" w:rsidP="008442BB">
      <w:pPr>
        <w:tabs>
          <w:tab w:val="left" w:pos="90"/>
        </w:tabs>
        <w:jc w:val="center"/>
        <w:rPr>
          <w:b/>
          <w:bCs/>
          <w:lang w:val="ro-RO"/>
        </w:rPr>
      </w:pPr>
    </w:p>
    <w:p w:rsidR="00C25001" w:rsidRPr="002F02F4" w:rsidRDefault="00C25001" w:rsidP="008442BB">
      <w:pPr>
        <w:tabs>
          <w:tab w:val="left" w:pos="90"/>
        </w:tabs>
        <w:jc w:val="center"/>
        <w:rPr>
          <w:lang w:val="it-IT"/>
        </w:rPr>
      </w:pPr>
    </w:p>
    <w:p w:rsidR="00C25001" w:rsidRPr="002F02F4" w:rsidRDefault="00C25001" w:rsidP="008442BB">
      <w:pPr>
        <w:tabs>
          <w:tab w:val="left" w:pos="90"/>
        </w:tabs>
        <w:jc w:val="both"/>
        <w:rPr>
          <w:lang w:val="it-IT"/>
        </w:rPr>
      </w:pPr>
    </w:p>
    <w:p w:rsidR="00C25001" w:rsidRPr="002F02F4" w:rsidRDefault="00C25001" w:rsidP="008442BB">
      <w:pPr>
        <w:tabs>
          <w:tab w:val="left" w:pos="90"/>
        </w:tabs>
        <w:jc w:val="both"/>
        <w:rPr>
          <w:lang w:val="it-IT"/>
        </w:rPr>
      </w:pPr>
    </w:p>
    <w:p w:rsidR="00C25001" w:rsidRDefault="00C25001" w:rsidP="008442BB">
      <w:pPr>
        <w:tabs>
          <w:tab w:val="left" w:pos="90"/>
        </w:tabs>
        <w:jc w:val="both"/>
        <w:rPr>
          <w:lang w:val="ro-RO"/>
        </w:rPr>
      </w:pPr>
      <w:r>
        <w:rPr>
          <w:lang w:val="ro-RO"/>
        </w:rPr>
        <w:tab/>
      </w:r>
      <w:r>
        <w:rPr>
          <w:lang w:val="ro-RO"/>
        </w:rPr>
        <w:tab/>
      </w:r>
      <w:r w:rsidRPr="002F02F4">
        <w:rPr>
          <w:lang w:val="ro-RO"/>
        </w:rPr>
        <w:t>Subsemnat</w:t>
      </w:r>
      <w:r>
        <w:rPr>
          <w:lang w:val="ro-RO"/>
        </w:rPr>
        <w:t>ul/-a, reprezentant imputernicit al /a.........................................................................................</w:t>
      </w:r>
    </w:p>
    <w:p w:rsidR="00C25001" w:rsidRDefault="00C25001" w:rsidP="008442BB">
      <w:pPr>
        <w:tabs>
          <w:tab w:val="left" w:pos="90"/>
        </w:tabs>
        <w:jc w:val="both"/>
        <w:rPr>
          <w:lang w:val="ro-RO"/>
        </w:rPr>
      </w:pPr>
      <w:r>
        <w:rPr>
          <w:lang w:val="ro-RO"/>
        </w:rPr>
        <w:t>................................................................................................................................................................................</w:t>
      </w:r>
    </w:p>
    <w:p w:rsidR="00C25001" w:rsidRDefault="00C25001" w:rsidP="008442BB">
      <w:pPr>
        <w:tabs>
          <w:tab w:val="left" w:pos="90"/>
        </w:tabs>
        <w:jc w:val="both"/>
        <w:rPr>
          <w:lang w:val="ro-RO"/>
        </w:rPr>
      </w:pPr>
      <w:r>
        <w:rPr>
          <w:lang w:val="ro-RO"/>
        </w:rPr>
        <w:t xml:space="preserve">(denumirea/numele si sediul/adresa operatorului economic), in calitate de ofertant/ofertant asociat/subcontractant/tert sustinator la procedura pentru atribuirea contractului de achizitie sectoriala avand ca obiect </w:t>
      </w:r>
      <w:r w:rsidRPr="00A02498">
        <w:rPr>
          <w:b/>
          <w:bCs/>
          <w:lang w:val="ro-RO"/>
        </w:rPr>
        <w:t>Servicii postale</w:t>
      </w:r>
      <w:r>
        <w:rPr>
          <w:b/>
          <w:bCs/>
          <w:lang w:val="ro-RO"/>
        </w:rPr>
        <w:t xml:space="preserve"> pentru anul 2021</w:t>
      </w:r>
      <w:r>
        <w:rPr>
          <w:lang w:val="ro-RO"/>
        </w:rPr>
        <w:t xml:space="preserve"> organizata de </w:t>
      </w:r>
      <w:r w:rsidRPr="00A02498">
        <w:rPr>
          <w:b/>
          <w:bCs/>
          <w:lang w:val="ro-RO"/>
        </w:rPr>
        <w:t>Compania Regionala de Apa Bacau SA</w:t>
      </w:r>
      <w:r>
        <w:rPr>
          <w:b/>
          <w:bCs/>
          <w:lang w:val="ro-RO"/>
        </w:rPr>
        <w:t xml:space="preserve">, </w:t>
      </w:r>
      <w:r w:rsidRPr="00A02498">
        <w:rPr>
          <w:lang w:val="ro-RO"/>
        </w:rPr>
        <w:t>declar</w:t>
      </w:r>
      <w:r>
        <w:rPr>
          <w:lang w:val="ro-RO"/>
        </w:rPr>
        <w:t xml:space="preserve"> pe </w:t>
      </w:r>
      <w:r w:rsidRPr="002F02F4">
        <w:rPr>
          <w:lang w:val="ro-RO"/>
        </w:rPr>
        <w:t>propria raspundere</w:t>
      </w:r>
      <w:r>
        <w:rPr>
          <w:lang w:val="ro-RO"/>
        </w:rPr>
        <w:t xml:space="preserve">, sub sanctiunea excluderii din procedura si sub sanctiunile aplicate faptei de fals in acte publice, </w:t>
      </w:r>
      <w:r w:rsidRPr="002F02F4">
        <w:rPr>
          <w:lang w:val="ro-RO"/>
        </w:rPr>
        <w:t>că</w:t>
      </w:r>
      <w:r>
        <w:rPr>
          <w:lang w:val="ro-RO"/>
        </w:rPr>
        <w:t xml:space="preserve"> nu ne incadram in niciuna din situatiile prevazute la art.</w:t>
      </w:r>
      <w:r w:rsidRPr="002F02F4">
        <w:rPr>
          <w:lang w:val="ro-RO"/>
        </w:rPr>
        <w:t>73</w:t>
      </w:r>
      <w:r>
        <w:rPr>
          <w:lang w:val="ro-RO"/>
        </w:rPr>
        <w:t>,177,</w:t>
      </w:r>
      <w:r w:rsidRPr="002F02F4">
        <w:rPr>
          <w:lang w:val="ro-RO"/>
        </w:rPr>
        <w:t>178</w:t>
      </w:r>
      <w:r>
        <w:rPr>
          <w:lang w:val="ro-RO"/>
        </w:rPr>
        <w:t xml:space="preserve"> si 180</w:t>
      </w:r>
      <w:r w:rsidRPr="002F02F4">
        <w:rPr>
          <w:lang w:val="ro-RO"/>
        </w:rPr>
        <w:t xml:space="preserve"> din Legea nr. 99/2016</w:t>
      </w:r>
      <w:r>
        <w:rPr>
          <w:lang w:val="ro-RO"/>
        </w:rPr>
        <w:t xml:space="preserve"> privind achizitiile sectoriale</w:t>
      </w:r>
      <w:r w:rsidRPr="002F02F4">
        <w:rPr>
          <w:lang w:val="ro-RO"/>
        </w:rPr>
        <w:t>.  </w:t>
      </w:r>
    </w:p>
    <w:p w:rsidR="00C25001" w:rsidRDefault="00C25001" w:rsidP="008442BB">
      <w:pPr>
        <w:tabs>
          <w:tab w:val="left" w:pos="90"/>
        </w:tabs>
        <w:jc w:val="both"/>
        <w:rPr>
          <w:lang w:val="ro-RO"/>
        </w:rPr>
      </w:pPr>
      <w:r>
        <w:rPr>
          <w:lang w:val="ro-RO"/>
        </w:rPr>
        <w:tab/>
      </w:r>
      <w:r>
        <w:rPr>
          <w:lang w:val="ro-RO"/>
        </w:rPr>
        <w:tab/>
        <w:t>Subsemnatul declar ca informatiile furnizate sunt complete si corecte in fiecare detaliu si inteleg ca entitatea contractanta are dreptul de a solicita, in scopul verificarii si confirmarii declaratiilor, situatiilor si documentelor care insotesc oferta, orice documente si informatii suplimentare in scopul verificarii datelor din prezenta declaratie.</w:t>
      </w:r>
    </w:p>
    <w:p w:rsidR="00C25001" w:rsidRPr="00111393" w:rsidRDefault="00C25001" w:rsidP="008442BB">
      <w:pPr>
        <w:tabs>
          <w:tab w:val="left" w:pos="90"/>
        </w:tabs>
        <w:jc w:val="both"/>
        <w:rPr>
          <w:b/>
          <w:bCs/>
          <w:lang w:val="ro-RO"/>
        </w:rPr>
      </w:pPr>
      <w:r>
        <w:rPr>
          <w:lang w:val="ro-RO"/>
        </w:rPr>
        <w:tab/>
      </w:r>
      <w:r>
        <w:rPr>
          <w:lang w:val="ro-RO"/>
        </w:rPr>
        <w:tab/>
        <w:t>Subsemnatul autorizez prin prezenta orice institutie, societate comerciala, banca, alte persoane juridice sa furnizeze informatii reprezentantilor autorizati ai entitatii contractante Compania Regionala de Apa Bacau SA, adresa: Str.Henri Coanda, Nr.2, municipiul Bacau, judetul Bacau cu privire la orice aspect in legatura cu activitatea noastra.</w:t>
      </w:r>
    </w:p>
    <w:p w:rsidR="00C25001" w:rsidRPr="002F02F4" w:rsidRDefault="00C25001" w:rsidP="008442BB">
      <w:pPr>
        <w:tabs>
          <w:tab w:val="left" w:pos="90"/>
        </w:tabs>
        <w:jc w:val="both"/>
        <w:rPr>
          <w:lang w:val="ro-RO"/>
        </w:rPr>
      </w:pPr>
      <w:r>
        <w:rPr>
          <w:lang w:val="ro-RO"/>
        </w:rPr>
        <w:tab/>
      </w:r>
      <w:r>
        <w:rPr>
          <w:lang w:val="ro-RO"/>
        </w:rPr>
        <w:tab/>
      </w:r>
      <w:r w:rsidRPr="002F02F4">
        <w:rPr>
          <w:lang w:val="ro-RO"/>
        </w:rPr>
        <w:t>Înteleg că în cazul în care această declaraţie nu este conformă cu realitatea sunt pasibil</w:t>
      </w:r>
      <w:r>
        <w:rPr>
          <w:lang w:val="ro-RO"/>
        </w:rPr>
        <w:t>/a</w:t>
      </w:r>
      <w:r w:rsidRPr="002F02F4">
        <w:rPr>
          <w:lang w:val="ro-RO"/>
        </w:rPr>
        <w:t xml:space="preserve"> de încălcarea prevederilor legislaţiei penale privind falsul în declaraţii. </w:t>
      </w:r>
    </w:p>
    <w:p w:rsidR="00C25001" w:rsidRPr="002F02F4" w:rsidRDefault="00C25001" w:rsidP="008442BB">
      <w:pPr>
        <w:tabs>
          <w:tab w:val="left" w:pos="90"/>
        </w:tabs>
        <w:jc w:val="both"/>
        <w:rPr>
          <w:lang w:val="ro-RO"/>
        </w:rPr>
      </w:pPr>
      <w:r w:rsidRPr="002F02F4">
        <w:rPr>
          <w:lang w:val="ro-RO"/>
        </w:rPr>
        <w:t>     </w:t>
      </w:r>
    </w:p>
    <w:p w:rsidR="00C25001" w:rsidRPr="002F02F4" w:rsidRDefault="00C25001" w:rsidP="008442BB">
      <w:pPr>
        <w:tabs>
          <w:tab w:val="left" w:pos="90"/>
        </w:tabs>
        <w:jc w:val="both"/>
        <w:rPr>
          <w:lang w:val="ro-RO"/>
        </w:rPr>
      </w:pPr>
      <w:r w:rsidRPr="002F02F4">
        <w:rPr>
          <w:lang w:val="ro-RO"/>
        </w:rPr>
        <w:t> </w:t>
      </w:r>
    </w:p>
    <w:p w:rsidR="00C25001" w:rsidRPr="002F02F4" w:rsidRDefault="00C25001" w:rsidP="008442BB">
      <w:pPr>
        <w:tabs>
          <w:tab w:val="left" w:pos="90"/>
        </w:tabs>
        <w:jc w:val="both"/>
        <w:rPr>
          <w:lang w:val="ro-RO"/>
        </w:rPr>
      </w:pPr>
      <w:r w:rsidRPr="002F02F4">
        <w:rPr>
          <w:lang w:val="ro-RO"/>
        </w:rPr>
        <w:t> </w:t>
      </w:r>
    </w:p>
    <w:p w:rsidR="00C25001" w:rsidRPr="002F02F4" w:rsidRDefault="00C25001" w:rsidP="008442BB">
      <w:pPr>
        <w:tabs>
          <w:tab w:val="left" w:pos="90"/>
        </w:tabs>
        <w:jc w:val="both"/>
        <w:rPr>
          <w:lang w:val="ro-RO"/>
        </w:rPr>
      </w:pPr>
      <w:r w:rsidRPr="002F02F4">
        <w:rPr>
          <w:lang w:val="ro-RO"/>
        </w:rPr>
        <w:t> </w:t>
      </w:r>
      <w:r w:rsidRPr="002F02F4">
        <w:rPr>
          <w:lang w:val="ro-RO"/>
        </w:rPr>
        <w:t> </w:t>
      </w:r>
      <w:r w:rsidRPr="002F02F4">
        <w:rPr>
          <w:lang w:val="ro-RO"/>
        </w:rPr>
        <w:t> </w:t>
      </w:r>
      <w:r w:rsidRPr="002F02F4">
        <w:rPr>
          <w:lang w:val="ro-RO"/>
        </w:rPr>
        <w:t> </w:t>
      </w:r>
      <w:r w:rsidRPr="002F02F4">
        <w:rPr>
          <w:lang w:val="ro-RO"/>
        </w:rPr>
        <w:t> </w:t>
      </w:r>
      <w:r w:rsidRPr="002F02F4">
        <w:rPr>
          <w:lang w:val="ro-RO"/>
        </w:rPr>
        <w:t> </w:t>
      </w:r>
    </w:p>
    <w:p w:rsidR="00C25001" w:rsidRPr="002F02F4" w:rsidRDefault="00C25001" w:rsidP="008442BB">
      <w:pPr>
        <w:tabs>
          <w:tab w:val="left" w:pos="90"/>
        </w:tabs>
        <w:jc w:val="both"/>
        <w:rPr>
          <w:lang w:val="it-IT"/>
        </w:rPr>
      </w:pPr>
    </w:p>
    <w:p w:rsidR="00C25001" w:rsidRPr="002F02F4" w:rsidRDefault="00C25001" w:rsidP="008442BB">
      <w:pPr>
        <w:tabs>
          <w:tab w:val="left" w:pos="90"/>
        </w:tabs>
        <w:jc w:val="both"/>
        <w:rPr>
          <w:lang w:val="it-IT"/>
        </w:rPr>
      </w:pPr>
    </w:p>
    <w:p w:rsidR="00C25001" w:rsidRPr="002F02F4" w:rsidRDefault="00C25001" w:rsidP="008442BB">
      <w:pPr>
        <w:tabs>
          <w:tab w:val="left" w:pos="90"/>
        </w:tabs>
        <w:jc w:val="both"/>
        <w:rPr>
          <w:lang w:val="ro-RO"/>
        </w:rPr>
      </w:pPr>
      <w:r w:rsidRPr="002F02F4">
        <w:rPr>
          <w:lang w:val="it-IT"/>
        </w:rPr>
        <w:t xml:space="preserve">     </w:t>
      </w:r>
    </w:p>
    <w:tbl>
      <w:tblPr>
        <w:tblW w:w="0" w:type="auto"/>
        <w:tblInd w:w="-106" w:type="dxa"/>
        <w:tblLook w:val="01E0"/>
      </w:tblPr>
      <w:tblGrid>
        <w:gridCol w:w="4878"/>
        <w:gridCol w:w="4878"/>
      </w:tblGrid>
      <w:tr w:rsidR="00C25001" w:rsidRPr="00A92B7F">
        <w:tc>
          <w:tcPr>
            <w:tcW w:w="4878" w:type="dxa"/>
          </w:tcPr>
          <w:p w:rsidR="00C25001" w:rsidRPr="00A92B7F" w:rsidRDefault="00C25001" w:rsidP="001D1AF4">
            <w:pPr>
              <w:tabs>
                <w:tab w:val="left" w:pos="90"/>
              </w:tabs>
              <w:jc w:val="both"/>
              <w:rPr>
                <w:lang w:val="ro-RO"/>
              </w:rPr>
            </w:pPr>
            <w:r w:rsidRPr="00A92B7F">
              <w:rPr>
                <w:lang w:val="ro-RO"/>
              </w:rPr>
              <w:t>Data completării</w:t>
            </w:r>
          </w:p>
        </w:tc>
        <w:tc>
          <w:tcPr>
            <w:tcW w:w="4878" w:type="dxa"/>
          </w:tcPr>
          <w:p w:rsidR="00C25001" w:rsidRPr="00A92B7F" w:rsidRDefault="00C25001" w:rsidP="001D1AF4">
            <w:pPr>
              <w:tabs>
                <w:tab w:val="left" w:pos="90"/>
              </w:tabs>
              <w:jc w:val="both"/>
              <w:rPr>
                <w:lang w:val="ro-RO"/>
              </w:rPr>
            </w:pPr>
            <w:r w:rsidRPr="00A92B7F">
              <w:rPr>
                <w:lang w:val="ro-RO"/>
              </w:rPr>
              <w:t xml:space="preserve">                          </w:t>
            </w:r>
          </w:p>
        </w:tc>
      </w:tr>
      <w:tr w:rsidR="00C25001" w:rsidRPr="00A92B7F">
        <w:tc>
          <w:tcPr>
            <w:tcW w:w="4878" w:type="dxa"/>
          </w:tcPr>
          <w:p w:rsidR="00C25001" w:rsidRPr="00A92B7F" w:rsidRDefault="00C25001" w:rsidP="001D1AF4">
            <w:pPr>
              <w:tabs>
                <w:tab w:val="left" w:pos="90"/>
              </w:tabs>
              <w:jc w:val="both"/>
              <w:rPr>
                <w:lang w:val="ro-RO"/>
              </w:rPr>
            </w:pPr>
            <w:r w:rsidRPr="00A92B7F">
              <w:rPr>
                <w:lang w:val="ro-RO"/>
              </w:rPr>
              <w:fldChar w:fldCharType="begin">
                <w:ffData>
                  <w:name w:val="Text104"/>
                  <w:enabled/>
                  <w:calcOnExit w:val="0"/>
                  <w:textInput/>
                </w:ffData>
              </w:fldChar>
            </w:r>
            <w:r w:rsidRPr="00A92B7F">
              <w:rPr>
                <w:lang w:val="ro-RO"/>
              </w:rPr>
              <w:instrText xml:space="preserve"> FORMTEXT </w:instrText>
            </w:r>
            <w:r w:rsidRPr="00A92B7F">
              <w:rPr>
                <w:lang w:val="ro-RO"/>
              </w:rPr>
            </w:r>
            <w:r w:rsidRPr="00A92B7F">
              <w:rPr>
                <w:lang w:val="ro-RO"/>
              </w:rPr>
              <w:fldChar w:fldCharType="separate"/>
            </w:r>
            <w:r>
              <w:t> </w:t>
            </w:r>
            <w:r w:rsidRPr="00A92B7F">
              <w:rPr>
                <w:lang w:val="ro-RO"/>
              </w:rPr>
              <w:t>...............................</w:t>
            </w:r>
            <w:r w:rsidRPr="00A92B7F">
              <w:rPr>
                <w:lang w:val="ro-RO"/>
              </w:rPr>
              <w:t> </w:t>
            </w:r>
            <w:r w:rsidRPr="00A92B7F">
              <w:rPr>
                <w:lang w:val="ro-RO"/>
              </w:rPr>
              <w:t> </w:t>
            </w:r>
            <w:r w:rsidRPr="00A92B7F">
              <w:rPr>
                <w:lang w:val="ro-RO"/>
              </w:rPr>
              <w:t> </w:t>
            </w:r>
            <w:r w:rsidRPr="00A92B7F">
              <w:rPr>
                <w:lang w:val="ro-RO"/>
              </w:rPr>
              <w:t> </w:t>
            </w:r>
            <w:r w:rsidRPr="00A92B7F">
              <w:rPr>
                <w:lang w:val="ro-RO"/>
              </w:rPr>
              <w:fldChar w:fldCharType="end"/>
            </w:r>
            <w:r w:rsidRPr="00A92B7F">
              <w:rPr>
                <w:lang w:val="ro-RO"/>
              </w:rPr>
              <w:t xml:space="preserve"> </w:t>
            </w:r>
          </w:p>
        </w:tc>
        <w:tc>
          <w:tcPr>
            <w:tcW w:w="4878" w:type="dxa"/>
          </w:tcPr>
          <w:p w:rsidR="00C25001" w:rsidRPr="00A92B7F" w:rsidRDefault="00C25001" w:rsidP="001D1AF4">
            <w:pPr>
              <w:tabs>
                <w:tab w:val="left" w:pos="90"/>
              </w:tabs>
              <w:jc w:val="both"/>
              <w:rPr>
                <w:lang w:val="ro-RO"/>
              </w:rPr>
            </w:pPr>
            <w:r w:rsidRPr="00A92B7F">
              <w:rPr>
                <w:lang w:val="ro-RO"/>
              </w:rPr>
              <w:t xml:space="preserve">.                 </w:t>
            </w:r>
          </w:p>
        </w:tc>
      </w:tr>
    </w:tbl>
    <w:p w:rsidR="00C25001" w:rsidRPr="002F02F4" w:rsidRDefault="00C25001" w:rsidP="008442BB">
      <w:pPr>
        <w:tabs>
          <w:tab w:val="left" w:pos="90"/>
        </w:tabs>
        <w:jc w:val="both"/>
        <w:rPr>
          <w:lang w:val="ro-RO"/>
        </w:rPr>
      </w:pPr>
    </w:p>
    <w:p w:rsidR="00C25001" w:rsidRPr="002F02F4" w:rsidRDefault="00C25001" w:rsidP="008442BB">
      <w:pPr>
        <w:tabs>
          <w:tab w:val="left" w:pos="90"/>
        </w:tabs>
        <w:jc w:val="both"/>
        <w:rPr>
          <w:lang w:val="ro-RO"/>
        </w:rPr>
      </w:pPr>
    </w:p>
    <w:p w:rsidR="00C25001" w:rsidRPr="002F02F4" w:rsidRDefault="00C25001" w:rsidP="008442BB">
      <w:pPr>
        <w:tabs>
          <w:tab w:val="left" w:pos="90"/>
        </w:tabs>
        <w:jc w:val="both"/>
        <w:rPr>
          <w:lang w:val="ro-RO"/>
        </w:rPr>
      </w:pPr>
    </w:p>
    <w:p w:rsidR="00C25001" w:rsidRPr="002F02F4" w:rsidRDefault="00C25001" w:rsidP="008442BB">
      <w:pPr>
        <w:tabs>
          <w:tab w:val="left" w:pos="90"/>
        </w:tabs>
        <w:jc w:val="both"/>
        <w:rPr>
          <w:lang w:val="ro-RO"/>
        </w:rPr>
      </w:pPr>
    </w:p>
    <w:p w:rsidR="00C25001" w:rsidRPr="002F02F4" w:rsidRDefault="00C25001" w:rsidP="008442BB">
      <w:pPr>
        <w:tabs>
          <w:tab w:val="left" w:pos="90"/>
        </w:tabs>
        <w:jc w:val="both"/>
        <w:rPr>
          <w:lang w:val="ro-RO"/>
        </w:rPr>
      </w:pPr>
    </w:p>
    <w:p w:rsidR="00C25001" w:rsidRPr="002F02F4" w:rsidRDefault="00C25001" w:rsidP="008442BB">
      <w:pPr>
        <w:tabs>
          <w:tab w:val="left" w:pos="90"/>
        </w:tabs>
        <w:jc w:val="both"/>
        <w:rPr>
          <w:lang w:val="ro-RO"/>
        </w:rPr>
      </w:pPr>
    </w:p>
    <w:p w:rsidR="00C25001" w:rsidRPr="002F02F4" w:rsidRDefault="00C25001" w:rsidP="008442BB">
      <w:pPr>
        <w:tabs>
          <w:tab w:val="left" w:pos="90"/>
        </w:tabs>
        <w:jc w:val="both"/>
        <w:rPr>
          <w:lang w:val="ro-RO"/>
        </w:rPr>
      </w:pPr>
    </w:p>
    <w:p w:rsidR="00C25001" w:rsidRPr="002F02F4" w:rsidRDefault="00C25001" w:rsidP="008442BB">
      <w:pPr>
        <w:tabs>
          <w:tab w:val="left" w:pos="90"/>
        </w:tabs>
        <w:jc w:val="both"/>
        <w:rPr>
          <w:lang w:val="ro-RO"/>
        </w:rPr>
      </w:pPr>
    </w:p>
    <w:p w:rsidR="00C25001" w:rsidRPr="002F02F4" w:rsidRDefault="00C25001" w:rsidP="008442BB">
      <w:pPr>
        <w:tabs>
          <w:tab w:val="left" w:pos="90"/>
        </w:tabs>
        <w:jc w:val="both"/>
        <w:rPr>
          <w:lang w:val="ro-RO"/>
        </w:rPr>
      </w:pPr>
    </w:p>
    <w:p w:rsidR="00C25001" w:rsidRPr="002F02F4" w:rsidRDefault="00C25001" w:rsidP="008442BB">
      <w:pPr>
        <w:tabs>
          <w:tab w:val="left" w:pos="90"/>
        </w:tabs>
        <w:jc w:val="both"/>
        <w:rPr>
          <w:lang w:val="ro-RO"/>
        </w:rPr>
      </w:pPr>
    </w:p>
    <w:p w:rsidR="00C25001" w:rsidRDefault="00C25001" w:rsidP="008442BB">
      <w:pPr>
        <w:tabs>
          <w:tab w:val="left" w:pos="90"/>
        </w:tabs>
        <w:jc w:val="both"/>
        <w:rPr>
          <w:lang w:val="ro-RO"/>
        </w:rPr>
      </w:pPr>
      <w:r>
        <w:rPr>
          <w:lang w:val="ro-RO"/>
        </w:rPr>
        <w:t>Numele si prenumele: .......................................................</w:t>
      </w:r>
    </w:p>
    <w:p w:rsidR="00C25001" w:rsidRDefault="00C25001" w:rsidP="008442BB">
      <w:pPr>
        <w:tabs>
          <w:tab w:val="left" w:pos="90"/>
        </w:tabs>
        <w:jc w:val="both"/>
        <w:rPr>
          <w:lang w:val="ro-RO"/>
        </w:rPr>
      </w:pPr>
      <w:r>
        <w:rPr>
          <w:lang w:val="ro-RO"/>
        </w:rPr>
        <w:t>Functia:..............................................................................</w:t>
      </w:r>
    </w:p>
    <w:p w:rsidR="00C25001" w:rsidRDefault="00C25001" w:rsidP="008442BB">
      <w:pPr>
        <w:tabs>
          <w:tab w:val="left" w:pos="90"/>
        </w:tabs>
        <w:jc w:val="both"/>
        <w:rPr>
          <w:lang w:val="ro-RO"/>
        </w:rPr>
      </w:pPr>
      <w:r>
        <w:rPr>
          <w:lang w:val="ro-RO"/>
        </w:rPr>
        <w:t>Autorizat sa semneze aceasta oferta in numele:</w:t>
      </w:r>
    </w:p>
    <w:p w:rsidR="00C25001" w:rsidRDefault="00C25001" w:rsidP="008442BB">
      <w:pPr>
        <w:tabs>
          <w:tab w:val="left" w:pos="90"/>
        </w:tabs>
        <w:jc w:val="both"/>
        <w:rPr>
          <w:lang w:val="ro-RO"/>
        </w:rPr>
      </w:pPr>
      <w:r>
        <w:rPr>
          <w:lang w:val="ro-RO"/>
        </w:rPr>
        <w:t>...........................................................................................</w:t>
      </w:r>
    </w:p>
    <w:p w:rsidR="00C25001" w:rsidRDefault="00C25001" w:rsidP="008442BB">
      <w:pPr>
        <w:tabs>
          <w:tab w:val="left" w:pos="90"/>
        </w:tabs>
        <w:jc w:val="both"/>
        <w:rPr>
          <w:lang w:val="ro-RO"/>
        </w:rPr>
      </w:pPr>
      <w:r>
        <w:rPr>
          <w:lang w:val="ro-RO"/>
        </w:rPr>
        <w:t>Semnatura..............................................</w:t>
      </w:r>
    </w:p>
    <w:p w:rsidR="00C25001" w:rsidRPr="002F02F4" w:rsidRDefault="00C25001" w:rsidP="008442BB">
      <w:pPr>
        <w:tabs>
          <w:tab w:val="left" w:pos="90"/>
        </w:tabs>
        <w:jc w:val="both"/>
        <w:rPr>
          <w:lang w:val="ro-RO"/>
        </w:rPr>
      </w:pPr>
      <w:r>
        <w:rPr>
          <w:lang w:val="ro-RO"/>
        </w:rPr>
        <w:t>Stampila</w:t>
      </w:r>
    </w:p>
    <w:p w:rsidR="00C25001" w:rsidRDefault="00C25001" w:rsidP="008442BB">
      <w:pPr>
        <w:tabs>
          <w:tab w:val="left" w:pos="90"/>
        </w:tabs>
        <w:jc w:val="both"/>
        <w:rPr>
          <w:lang w:val="ro-RO"/>
        </w:rPr>
      </w:pPr>
    </w:p>
    <w:p w:rsidR="00C25001" w:rsidRDefault="00C25001" w:rsidP="008442BB">
      <w:pPr>
        <w:tabs>
          <w:tab w:val="left" w:pos="90"/>
        </w:tabs>
        <w:jc w:val="both"/>
        <w:rPr>
          <w:lang w:val="ro-RO"/>
        </w:rPr>
      </w:pPr>
    </w:p>
    <w:p w:rsidR="00C25001" w:rsidRPr="002F02F4" w:rsidRDefault="00C25001" w:rsidP="008442BB">
      <w:pPr>
        <w:tabs>
          <w:tab w:val="left" w:pos="90"/>
        </w:tabs>
        <w:jc w:val="both"/>
        <w:rPr>
          <w:lang w:val="ro-RO"/>
        </w:rPr>
      </w:pPr>
    </w:p>
    <w:p w:rsidR="00C25001" w:rsidRDefault="00C25001" w:rsidP="00F27F9C">
      <w:pPr>
        <w:tabs>
          <w:tab w:val="left" w:pos="90"/>
        </w:tabs>
        <w:rPr>
          <w:b/>
          <w:bCs/>
          <w:lang w:val="ro-RO"/>
        </w:rPr>
      </w:pPr>
    </w:p>
    <w:p w:rsidR="00C25001" w:rsidRPr="002F02F4" w:rsidRDefault="00C25001" w:rsidP="008442BB">
      <w:pPr>
        <w:tabs>
          <w:tab w:val="left" w:pos="90"/>
        </w:tabs>
        <w:jc w:val="center"/>
        <w:rPr>
          <w:b/>
          <w:bCs/>
          <w:lang w:val="ro-RO"/>
        </w:rPr>
      </w:pPr>
      <w:r w:rsidRPr="002F02F4">
        <w:rPr>
          <w:b/>
          <w:bCs/>
          <w:lang w:val="ro-RO"/>
        </w:rPr>
        <w:t>SCRISOARE DE GARANŢIE BANCARĂ</w:t>
      </w:r>
    </w:p>
    <w:p w:rsidR="00C25001" w:rsidRPr="002F02F4" w:rsidRDefault="00C25001" w:rsidP="008442BB">
      <w:pPr>
        <w:tabs>
          <w:tab w:val="left" w:pos="90"/>
        </w:tabs>
        <w:jc w:val="center"/>
        <w:rPr>
          <w:b/>
          <w:bCs/>
          <w:lang w:val="ro-RO"/>
        </w:rPr>
      </w:pPr>
      <w:r w:rsidRPr="002F02F4">
        <w:rPr>
          <w:b/>
          <w:bCs/>
          <w:lang w:val="ro-RO"/>
        </w:rPr>
        <w:t>pentru participare la procedură</w:t>
      </w:r>
    </w:p>
    <w:p w:rsidR="00C25001" w:rsidRPr="002F02F4" w:rsidRDefault="00C25001" w:rsidP="008442BB">
      <w:pPr>
        <w:tabs>
          <w:tab w:val="left" w:pos="90"/>
        </w:tabs>
        <w:jc w:val="center"/>
        <w:rPr>
          <w:lang w:val="ro-RO"/>
        </w:rPr>
      </w:pPr>
    </w:p>
    <w:p w:rsidR="00C25001" w:rsidRPr="002F02F4" w:rsidRDefault="00C25001" w:rsidP="008442BB">
      <w:pPr>
        <w:tabs>
          <w:tab w:val="left" w:pos="90"/>
        </w:tabs>
        <w:jc w:val="both"/>
        <w:rPr>
          <w:lang w:val="ro-RO"/>
        </w:rPr>
      </w:pPr>
    </w:p>
    <w:p w:rsidR="00C25001" w:rsidRPr="002F02F4" w:rsidRDefault="00C25001" w:rsidP="008442BB">
      <w:pPr>
        <w:tabs>
          <w:tab w:val="left" w:pos="90"/>
        </w:tabs>
        <w:jc w:val="center"/>
        <w:rPr>
          <w:b/>
          <w:bCs/>
          <w:lang w:val="ro-RO"/>
        </w:rPr>
      </w:pPr>
      <w:r w:rsidRPr="002F02F4">
        <w:rPr>
          <w:b/>
          <w:bCs/>
          <w:lang w:val="ro-RO"/>
        </w:rPr>
        <w:t>Către,</w:t>
      </w:r>
    </w:p>
    <w:p w:rsidR="00C25001" w:rsidRPr="002F02F4" w:rsidRDefault="00C25001" w:rsidP="008442BB">
      <w:pPr>
        <w:tabs>
          <w:tab w:val="left" w:pos="90"/>
        </w:tabs>
        <w:jc w:val="center"/>
        <w:rPr>
          <w:b/>
          <w:bCs/>
          <w:lang w:val="ro-RO"/>
        </w:rPr>
      </w:pPr>
      <w:r w:rsidRPr="002F02F4">
        <w:rPr>
          <w:b/>
          <w:bCs/>
          <w:lang w:val="ro-RO"/>
        </w:rPr>
        <w:t>SC COMPANIA REGIONALĂ DE APĂ BACĂU SA</w:t>
      </w:r>
    </w:p>
    <w:p w:rsidR="00C25001" w:rsidRPr="002F02F4" w:rsidRDefault="00C25001" w:rsidP="008442BB">
      <w:pPr>
        <w:tabs>
          <w:tab w:val="left" w:pos="90"/>
        </w:tabs>
        <w:jc w:val="both"/>
        <w:rPr>
          <w:lang w:val="ro-RO"/>
        </w:rPr>
      </w:pPr>
      <w:r w:rsidRPr="002F02F4">
        <w:rPr>
          <w:lang w:val="ro-RO"/>
        </w:rPr>
        <w:t xml:space="preserve">                         </w:t>
      </w:r>
    </w:p>
    <w:p w:rsidR="00C25001" w:rsidRPr="002F02F4" w:rsidRDefault="00C25001" w:rsidP="008442BB">
      <w:pPr>
        <w:tabs>
          <w:tab w:val="left" w:pos="90"/>
        </w:tabs>
        <w:jc w:val="both"/>
        <w:rPr>
          <w:lang w:val="ro-RO"/>
        </w:rPr>
      </w:pPr>
    </w:p>
    <w:p w:rsidR="00C25001" w:rsidRPr="002F02F4" w:rsidRDefault="00C25001" w:rsidP="008442BB">
      <w:pPr>
        <w:tabs>
          <w:tab w:val="left" w:pos="90"/>
        </w:tabs>
        <w:jc w:val="both"/>
        <w:rPr>
          <w:lang w:val="ro-RO"/>
        </w:rPr>
      </w:pPr>
      <w:r w:rsidRPr="002F02F4">
        <w:rPr>
          <w:lang w:val="ro-RO"/>
        </w:rPr>
        <w:t xml:space="preserve">    </w:t>
      </w:r>
      <w:r w:rsidRPr="002F02F4">
        <w:rPr>
          <w:lang w:val="ro-RO"/>
        </w:rPr>
        <w:tab/>
        <w:t>Cu privire la procedura pentru atribuirea contractului sectorial de servicii postale</w:t>
      </w:r>
      <w:r>
        <w:rPr>
          <w:lang w:val="ro-RO"/>
        </w:rPr>
        <w:t xml:space="preserve"> pentru anul 2021</w:t>
      </w:r>
      <w:r w:rsidRPr="002F02F4">
        <w:rPr>
          <w:lang w:val="ro-RO"/>
        </w:rPr>
        <w:t xml:space="preserve">, noi </w:t>
      </w:r>
      <w:r w:rsidRPr="002F02F4">
        <w:rPr>
          <w:lang w:val="ro-RO"/>
        </w:rPr>
        <w:fldChar w:fldCharType="begin">
          <w:ffData>
            <w:name w:val="Text15"/>
            <w:enabled/>
            <w:calcOnExit w:val="0"/>
            <w:textInput/>
          </w:ffData>
        </w:fldChar>
      </w:r>
      <w:r w:rsidRPr="002F02F4">
        <w:rPr>
          <w:lang w:val="ro-RO"/>
        </w:rPr>
        <w:instrText xml:space="preserve"> FORMTEXT </w:instrText>
      </w:r>
      <w:r w:rsidRPr="002F02F4">
        <w:rPr>
          <w:lang w:val="ro-RO"/>
        </w:rPr>
      </w:r>
      <w:r w:rsidRPr="002F02F4">
        <w:rPr>
          <w:lang w:val="ro-RO"/>
        </w:rPr>
        <w:fldChar w:fldCharType="separate"/>
      </w:r>
      <w:r>
        <w:t> </w:t>
      </w:r>
      <w:r w:rsidRPr="002F02F4">
        <w:t>.......................... (</w:t>
      </w:r>
      <w:r w:rsidRPr="002F02F4">
        <w:rPr>
          <w:i/>
          <w:iCs/>
        </w:rPr>
        <w:t>se completează denumirea băncii)</w:t>
      </w:r>
      <w:r w:rsidRPr="002F02F4">
        <w:rPr>
          <w:lang w:val="ro-RO"/>
        </w:rPr>
        <w:t> </w:t>
      </w:r>
      <w:r w:rsidRPr="002F02F4">
        <w:rPr>
          <w:lang w:val="ro-RO"/>
        </w:rPr>
        <w:t> </w:t>
      </w:r>
      <w:r w:rsidRPr="002F02F4">
        <w:rPr>
          <w:lang w:val="ro-RO"/>
        </w:rPr>
        <w:t> </w:t>
      </w:r>
      <w:r w:rsidRPr="002F02F4">
        <w:rPr>
          <w:lang w:val="ro-RO"/>
        </w:rPr>
        <w:t> </w:t>
      </w:r>
      <w:r w:rsidRPr="002F02F4">
        <w:rPr>
          <w:lang w:val="ro-RO"/>
        </w:rPr>
        <w:fldChar w:fldCharType="end"/>
      </w:r>
      <w:r w:rsidRPr="002F02F4">
        <w:rPr>
          <w:lang w:val="ro-RO"/>
        </w:rPr>
        <w:t xml:space="preserve">, având sediul înregistrat la </w:t>
      </w:r>
      <w:r w:rsidRPr="002F02F4">
        <w:rPr>
          <w:lang w:val="ro-RO"/>
        </w:rPr>
        <w:fldChar w:fldCharType="begin">
          <w:ffData>
            <w:name w:val="Text16"/>
            <w:enabled/>
            <w:calcOnExit w:val="0"/>
            <w:textInput/>
          </w:ffData>
        </w:fldChar>
      </w:r>
      <w:r w:rsidRPr="002F02F4">
        <w:rPr>
          <w:lang w:val="ro-RO"/>
        </w:rPr>
        <w:instrText xml:space="preserve"> FORMTEXT </w:instrText>
      </w:r>
      <w:r w:rsidRPr="002F02F4">
        <w:rPr>
          <w:lang w:val="ro-RO"/>
        </w:rPr>
      </w:r>
      <w:r w:rsidRPr="002F02F4">
        <w:rPr>
          <w:lang w:val="ro-RO"/>
        </w:rPr>
        <w:fldChar w:fldCharType="separate"/>
      </w:r>
      <w:r>
        <w:t> </w:t>
      </w:r>
      <w:r w:rsidRPr="002F02F4">
        <w:t>.................. (</w:t>
      </w:r>
      <w:r w:rsidRPr="002F02F4">
        <w:rPr>
          <w:i/>
          <w:iCs/>
        </w:rPr>
        <w:t>se completează adresa băncii)</w:t>
      </w:r>
      <w:r w:rsidRPr="002F02F4">
        <w:rPr>
          <w:lang w:val="ro-RO"/>
        </w:rPr>
        <w:t> </w:t>
      </w:r>
      <w:r w:rsidRPr="002F02F4">
        <w:rPr>
          <w:lang w:val="ro-RO"/>
        </w:rPr>
        <w:t> </w:t>
      </w:r>
      <w:r w:rsidRPr="002F02F4">
        <w:rPr>
          <w:lang w:val="ro-RO"/>
        </w:rPr>
        <w:t> </w:t>
      </w:r>
      <w:r w:rsidRPr="002F02F4">
        <w:rPr>
          <w:lang w:val="ro-RO"/>
        </w:rPr>
        <w:t> </w:t>
      </w:r>
      <w:r w:rsidRPr="002F02F4">
        <w:rPr>
          <w:lang w:val="ro-RO"/>
        </w:rPr>
        <w:fldChar w:fldCharType="end"/>
      </w:r>
      <w:r w:rsidRPr="002F02F4">
        <w:rPr>
          <w:lang w:val="ro-RO"/>
        </w:rPr>
        <w:t xml:space="preserve">, ne obligăm faţă de SC Compania Regională de Apă Bacău SA să plătim necondiţionat, respectiv la prima cerere scrisă a SC Compania Regională de Apă Bacău SA, pe baza declaraţiei acesteia cu privire la culpa persoanei garantate, suma de </w:t>
      </w:r>
      <w:r w:rsidRPr="00E12DD1">
        <w:rPr>
          <w:b/>
          <w:bCs/>
          <w:lang w:val="ro-RO"/>
        </w:rPr>
        <w:t>8.617</w:t>
      </w:r>
      <w:r w:rsidRPr="00E12DD1">
        <w:rPr>
          <w:b/>
          <w:bCs/>
        </w:rPr>
        <w:t xml:space="preserve"> </w:t>
      </w:r>
      <w:r w:rsidRPr="00E12DD1">
        <w:rPr>
          <w:b/>
          <w:bCs/>
          <w:lang w:val="ro-RO"/>
        </w:rPr>
        <w:t>lei</w:t>
      </w:r>
      <w:r w:rsidRPr="00E12DD1">
        <w:rPr>
          <w:lang w:val="ro-RO"/>
        </w:rPr>
        <w:t>,</w:t>
      </w:r>
      <w:r w:rsidRPr="002F02F4">
        <w:rPr>
          <w:lang w:val="ro-RO"/>
        </w:rPr>
        <w:t xml:space="preserve"> în oricare dintre următoarele situaţii: </w:t>
      </w:r>
    </w:p>
    <w:p w:rsidR="00C25001" w:rsidRPr="002F02F4" w:rsidRDefault="00C25001" w:rsidP="008442BB">
      <w:pPr>
        <w:numPr>
          <w:ilvl w:val="0"/>
          <w:numId w:val="40"/>
        </w:numPr>
        <w:tabs>
          <w:tab w:val="left" w:pos="90"/>
        </w:tabs>
        <w:jc w:val="both"/>
        <w:rPr>
          <w:lang w:val="ro-RO"/>
        </w:rPr>
      </w:pPr>
      <w:r w:rsidRPr="002F02F4">
        <w:rPr>
          <w:lang w:val="ro-RO"/>
        </w:rPr>
        <w:t xml:space="preserve">ofertantul </w:t>
      </w:r>
      <w:r w:rsidRPr="002F02F4">
        <w:rPr>
          <w:lang w:val="ro-RO"/>
        </w:rPr>
        <w:fldChar w:fldCharType="begin">
          <w:ffData>
            <w:name w:val="Text18"/>
            <w:enabled/>
            <w:calcOnExit w:val="0"/>
            <w:textInput/>
          </w:ffData>
        </w:fldChar>
      </w:r>
      <w:r w:rsidRPr="002F02F4">
        <w:rPr>
          <w:lang w:val="ro-RO"/>
        </w:rPr>
        <w:instrText xml:space="preserve"> FORMTEXT </w:instrText>
      </w:r>
      <w:r w:rsidRPr="002F02F4">
        <w:rPr>
          <w:lang w:val="ro-RO"/>
        </w:rPr>
      </w:r>
      <w:r w:rsidRPr="002F02F4">
        <w:rPr>
          <w:lang w:val="ro-RO"/>
        </w:rPr>
        <w:fldChar w:fldCharType="separate"/>
      </w:r>
      <w:r>
        <w:t> </w:t>
      </w:r>
      <w:r w:rsidRPr="002F02F4">
        <w:t>........................ (</w:t>
      </w:r>
      <w:r w:rsidRPr="002F02F4">
        <w:rPr>
          <w:i/>
          <w:iCs/>
        </w:rPr>
        <w:t>se completează denumirea)</w:t>
      </w:r>
      <w:r w:rsidRPr="002F02F4">
        <w:rPr>
          <w:lang w:val="ro-RO"/>
        </w:rPr>
        <w:t> </w:t>
      </w:r>
      <w:r w:rsidRPr="002F02F4">
        <w:rPr>
          <w:lang w:val="ro-RO"/>
        </w:rPr>
        <w:t> </w:t>
      </w:r>
      <w:r w:rsidRPr="002F02F4">
        <w:rPr>
          <w:lang w:val="ro-RO"/>
        </w:rPr>
        <w:t> </w:t>
      </w:r>
      <w:r w:rsidRPr="002F02F4">
        <w:rPr>
          <w:lang w:val="ro-RO"/>
        </w:rPr>
        <w:t> </w:t>
      </w:r>
      <w:r w:rsidRPr="002F02F4">
        <w:rPr>
          <w:lang w:val="ro-RO"/>
        </w:rPr>
        <w:fldChar w:fldCharType="end"/>
      </w:r>
      <w:r w:rsidRPr="002F02F4">
        <w:rPr>
          <w:lang w:val="ro-RO"/>
        </w:rPr>
        <w:t xml:space="preserve"> şi-a retras oferta în perioada de valabilitate a acesteia;</w:t>
      </w:r>
    </w:p>
    <w:p w:rsidR="00C25001" w:rsidRPr="002F02F4" w:rsidRDefault="00C25001" w:rsidP="008442BB">
      <w:pPr>
        <w:numPr>
          <w:ilvl w:val="0"/>
          <w:numId w:val="40"/>
        </w:numPr>
        <w:tabs>
          <w:tab w:val="left" w:pos="90"/>
        </w:tabs>
        <w:jc w:val="both"/>
        <w:rPr>
          <w:lang w:val="ro-RO"/>
        </w:rPr>
      </w:pPr>
      <w:r w:rsidRPr="002F02F4">
        <w:t xml:space="preserve">oferta sa fiind stabilită câştigătoare, </w:t>
      </w:r>
      <w:r w:rsidRPr="002F02F4">
        <w:rPr>
          <w:lang w:val="ro-RO"/>
        </w:rPr>
        <w:t xml:space="preserve">ofertantul </w:t>
      </w:r>
      <w:r w:rsidRPr="002F02F4">
        <w:rPr>
          <w:lang w:val="ro-RO"/>
        </w:rPr>
        <w:fldChar w:fldCharType="begin">
          <w:ffData>
            <w:name w:val="Text18"/>
            <w:enabled/>
            <w:calcOnExit w:val="0"/>
            <w:textInput/>
          </w:ffData>
        </w:fldChar>
      </w:r>
      <w:r w:rsidRPr="002F02F4">
        <w:rPr>
          <w:lang w:val="ro-RO"/>
        </w:rPr>
        <w:instrText xml:space="preserve"> FORMTEXT </w:instrText>
      </w:r>
      <w:r w:rsidRPr="002F02F4">
        <w:rPr>
          <w:lang w:val="ro-RO"/>
        </w:rPr>
      </w:r>
      <w:r w:rsidRPr="002F02F4">
        <w:rPr>
          <w:lang w:val="ro-RO"/>
        </w:rPr>
        <w:fldChar w:fldCharType="separate"/>
      </w:r>
      <w:r>
        <w:t> </w:t>
      </w:r>
      <w:r w:rsidRPr="002F02F4">
        <w:t>........................ (</w:t>
      </w:r>
      <w:r w:rsidRPr="002F02F4">
        <w:rPr>
          <w:i/>
          <w:iCs/>
        </w:rPr>
        <w:t>se completează denumirea)</w:t>
      </w:r>
      <w:r w:rsidRPr="002F02F4">
        <w:rPr>
          <w:lang w:val="ro-RO"/>
        </w:rPr>
        <w:t> </w:t>
      </w:r>
      <w:r w:rsidRPr="002F02F4">
        <w:rPr>
          <w:lang w:val="ro-RO"/>
        </w:rPr>
        <w:t> </w:t>
      </w:r>
      <w:r w:rsidRPr="002F02F4">
        <w:rPr>
          <w:lang w:val="ro-RO"/>
        </w:rPr>
        <w:t> </w:t>
      </w:r>
      <w:r w:rsidRPr="002F02F4">
        <w:rPr>
          <w:lang w:val="ro-RO"/>
        </w:rPr>
        <w:t> </w:t>
      </w:r>
      <w:r w:rsidRPr="002F02F4">
        <w:rPr>
          <w:lang w:val="ro-RO"/>
        </w:rPr>
        <w:fldChar w:fldCharType="end"/>
      </w:r>
      <w:r w:rsidRPr="002F02F4">
        <w:rPr>
          <w:lang w:val="ro-RO"/>
        </w:rPr>
        <w:t xml:space="preserve"> </w:t>
      </w:r>
      <w:r w:rsidRPr="002F02F4">
        <w:t>nu a constituit garanţia de bună execuţie în termenul prevăzut la art. 45 alin. (3) din H.G. 394/2016;</w:t>
      </w:r>
    </w:p>
    <w:p w:rsidR="00C25001" w:rsidRPr="002F02F4" w:rsidRDefault="00C25001" w:rsidP="008442BB">
      <w:pPr>
        <w:numPr>
          <w:ilvl w:val="0"/>
          <w:numId w:val="40"/>
        </w:numPr>
        <w:tabs>
          <w:tab w:val="left" w:pos="90"/>
        </w:tabs>
        <w:jc w:val="both"/>
        <w:rPr>
          <w:lang w:val="ro-RO"/>
        </w:rPr>
      </w:pPr>
      <w:r w:rsidRPr="002F02F4">
        <w:rPr>
          <w:lang w:val="ro-RO"/>
        </w:rPr>
        <w:t xml:space="preserve">oferta sa fiind stabilită câştigătoare, ofertantul </w:t>
      </w:r>
      <w:r w:rsidRPr="002F02F4">
        <w:rPr>
          <w:lang w:val="ro-RO"/>
        </w:rPr>
        <w:fldChar w:fldCharType="begin">
          <w:ffData>
            <w:name w:val="Text18"/>
            <w:enabled/>
            <w:calcOnExit w:val="0"/>
            <w:textInput/>
          </w:ffData>
        </w:fldChar>
      </w:r>
      <w:r w:rsidRPr="002F02F4">
        <w:rPr>
          <w:lang w:val="ro-RO"/>
        </w:rPr>
        <w:instrText xml:space="preserve"> FORMTEXT </w:instrText>
      </w:r>
      <w:r w:rsidRPr="002F02F4">
        <w:rPr>
          <w:lang w:val="ro-RO"/>
        </w:rPr>
      </w:r>
      <w:r w:rsidRPr="002F02F4">
        <w:rPr>
          <w:lang w:val="ro-RO"/>
        </w:rPr>
        <w:fldChar w:fldCharType="separate"/>
      </w:r>
      <w:r>
        <w:t> </w:t>
      </w:r>
      <w:r w:rsidRPr="002F02F4">
        <w:t>........................ (</w:t>
      </w:r>
      <w:r w:rsidRPr="002F02F4">
        <w:rPr>
          <w:i/>
          <w:iCs/>
        </w:rPr>
        <w:t>se completează denumirea)</w:t>
      </w:r>
      <w:r w:rsidRPr="002F02F4">
        <w:rPr>
          <w:lang w:val="ro-RO"/>
        </w:rPr>
        <w:t> </w:t>
      </w:r>
      <w:r w:rsidRPr="002F02F4">
        <w:rPr>
          <w:lang w:val="ro-RO"/>
        </w:rPr>
        <w:t> </w:t>
      </w:r>
      <w:r w:rsidRPr="002F02F4">
        <w:rPr>
          <w:lang w:val="ro-RO"/>
        </w:rPr>
        <w:t> </w:t>
      </w:r>
      <w:r w:rsidRPr="002F02F4">
        <w:rPr>
          <w:lang w:val="ro-RO"/>
        </w:rPr>
        <w:t> </w:t>
      </w:r>
      <w:r w:rsidRPr="002F02F4">
        <w:rPr>
          <w:lang w:val="ro-RO"/>
        </w:rPr>
        <w:fldChar w:fldCharType="end"/>
      </w:r>
      <w:r w:rsidRPr="002F02F4">
        <w:rPr>
          <w:lang w:val="ro-RO"/>
        </w:rPr>
        <w:t xml:space="preserve"> a refuzat să semneze </w:t>
      </w:r>
      <w:r w:rsidRPr="002F02F4">
        <w:t xml:space="preserve">contractul sectorial </w:t>
      </w:r>
      <w:r w:rsidRPr="002F02F4">
        <w:rPr>
          <w:lang w:val="ro-RO"/>
        </w:rPr>
        <w:t>în perioada de valabilitate a ofertei.</w:t>
      </w:r>
    </w:p>
    <w:p w:rsidR="00C25001" w:rsidRPr="002F02F4" w:rsidRDefault="00C25001" w:rsidP="008442BB">
      <w:pPr>
        <w:tabs>
          <w:tab w:val="left" w:pos="90"/>
        </w:tabs>
        <w:jc w:val="both"/>
        <w:rPr>
          <w:lang w:val="ro-RO"/>
        </w:rPr>
      </w:pPr>
      <w:r>
        <w:rPr>
          <w:lang w:val="ro-RO"/>
        </w:rPr>
        <w:t xml:space="preserve">          </w:t>
      </w:r>
      <w:r w:rsidRPr="002F02F4">
        <w:rPr>
          <w:lang w:val="ro-RO"/>
        </w:rPr>
        <w:t xml:space="preserve">Prezenta garanţie este irevocabilă. </w:t>
      </w:r>
    </w:p>
    <w:p w:rsidR="00C25001" w:rsidRPr="002F02F4" w:rsidRDefault="00C25001" w:rsidP="008442BB">
      <w:pPr>
        <w:tabs>
          <w:tab w:val="left" w:pos="90"/>
        </w:tabs>
        <w:jc w:val="both"/>
        <w:rPr>
          <w:lang w:val="ro-RO"/>
        </w:rPr>
      </w:pPr>
      <w:r>
        <w:rPr>
          <w:lang w:val="ro-RO"/>
        </w:rPr>
        <w:tab/>
        <w:t xml:space="preserve">        </w:t>
      </w:r>
      <w:r w:rsidRPr="002F02F4">
        <w:rPr>
          <w:lang w:val="ro-RO"/>
        </w:rPr>
        <w:t>Perioada de valabilitate a garanției de participare este cel puțin egală cu perioada de valabilitate a ofertei de 60 zile de la data limită de primire a ofertelor.</w:t>
      </w:r>
    </w:p>
    <w:p w:rsidR="00C25001" w:rsidRPr="002F02F4" w:rsidRDefault="00C25001" w:rsidP="008442BB">
      <w:pPr>
        <w:tabs>
          <w:tab w:val="left" w:pos="90"/>
        </w:tabs>
        <w:jc w:val="both"/>
        <w:rPr>
          <w:lang w:val="ro-RO"/>
        </w:rPr>
      </w:pPr>
    </w:p>
    <w:p w:rsidR="00C25001" w:rsidRPr="002F02F4" w:rsidRDefault="00C25001" w:rsidP="008442BB">
      <w:pPr>
        <w:tabs>
          <w:tab w:val="left" w:pos="90"/>
        </w:tabs>
        <w:jc w:val="both"/>
        <w:rPr>
          <w:lang w:val="ro-RO"/>
        </w:rPr>
      </w:pPr>
    </w:p>
    <w:p w:rsidR="00C25001" w:rsidRDefault="00C25001" w:rsidP="008442BB">
      <w:pPr>
        <w:tabs>
          <w:tab w:val="left" w:pos="90"/>
        </w:tabs>
        <w:jc w:val="both"/>
        <w:rPr>
          <w:lang w:val="ro-RO"/>
        </w:rPr>
      </w:pPr>
    </w:p>
    <w:p w:rsidR="00C25001" w:rsidRPr="002F02F4" w:rsidRDefault="00C25001" w:rsidP="008442BB">
      <w:pPr>
        <w:tabs>
          <w:tab w:val="left" w:pos="90"/>
        </w:tabs>
        <w:jc w:val="both"/>
        <w:rPr>
          <w:lang w:val="ro-RO"/>
        </w:rPr>
      </w:pPr>
    </w:p>
    <w:p w:rsidR="00C25001" w:rsidRPr="002F02F4" w:rsidRDefault="00C25001" w:rsidP="008442BB">
      <w:pPr>
        <w:tabs>
          <w:tab w:val="left" w:pos="90"/>
        </w:tabs>
        <w:jc w:val="both"/>
        <w:rPr>
          <w:lang w:val="ro-RO"/>
        </w:rPr>
      </w:pPr>
    </w:p>
    <w:p w:rsidR="00C25001" w:rsidRPr="002F02F4" w:rsidRDefault="00C25001" w:rsidP="008442BB">
      <w:pPr>
        <w:tabs>
          <w:tab w:val="left" w:pos="90"/>
        </w:tabs>
        <w:jc w:val="both"/>
        <w:rPr>
          <w:lang w:val="ro-RO"/>
        </w:rPr>
      </w:pPr>
    </w:p>
    <w:p w:rsidR="00C25001" w:rsidRPr="002F02F4" w:rsidRDefault="00C25001" w:rsidP="008442BB">
      <w:pPr>
        <w:tabs>
          <w:tab w:val="left" w:pos="90"/>
        </w:tabs>
        <w:jc w:val="both"/>
        <w:rPr>
          <w:lang w:val="ro-RO"/>
        </w:rPr>
      </w:pPr>
    </w:p>
    <w:tbl>
      <w:tblPr>
        <w:tblW w:w="0" w:type="auto"/>
        <w:tblInd w:w="-106" w:type="dxa"/>
        <w:tblLook w:val="01E0"/>
      </w:tblPr>
      <w:tblGrid>
        <w:gridCol w:w="4575"/>
        <w:gridCol w:w="4631"/>
      </w:tblGrid>
      <w:tr w:rsidR="00C25001" w:rsidRPr="00A92B7F">
        <w:tc>
          <w:tcPr>
            <w:tcW w:w="4575" w:type="dxa"/>
          </w:tcPr>
          <w:p w:rsidR="00C25001" w:rsidRPr="00A92B7F" w:rsidRDefault="00C25001" w:rsidP="001D1AF4">
            <w:pPr>
              <w:tabs>
                <w:tab w:val="left" w:pos="90"/>
              </w:tabs>
              <w:jc w:val="both"/>
              <w:rPr>
                <w:lang w:val="ro-RO"/>
              </w:rPr>
            </w:pPr>
            <w:r>
              <w:rPr>
                <w:lang w:val="ro-RO"/>
              </w:rPr>
              <w:t xml:space="preserve">               </w:t>
            </w:r>
            <w:r w:rsidRPr="00A92B7F">
              <w:rPr>
                <w:lang w:val="ro-RO"/>
              </w:rPr>
              <w:t>Data completării</w:t>
            </w:r>
          </w:p>
        </w:tc>
        <w:tc>
          <w:tcPr>
            <w:tcW w:w="4631" w:type="dxa"/>
          </w:tcPr>
          <w:p w:rsidR="00C25001" w:rsidRPr="00A92B7F" w:rsidRDefault="00C25001" w:rsidP="001D1AF4">
            <w:pPr>
              <w:tabs>
                <w:tab w:val="left" w:pos="90"/>
              </w:tabs>
              <w:jc w:val="both"/>
              <w:rPr>
                <w:lang w:val="ro-RO"/>
              </w:rPr>
            </w:pPr>
            <w:r>
              <w:rPr>
                <w:lang w:val="ro-RO"/>
              </w:rPr>
              <w:t xml:space="preserve">                                       </w:t>
            </w:r>
            <w:r w:rsidRPr="00A92B7F">
              <w:rPr>
                <w:lang w:val="ro-RO"/>
              </w:rPr>
              <w:t>Semnătură,</w:t>
            </w:r>
          </w:p>
        </w:tc>
      </w:tr>
      <w:tr w:rsidR="00C25001" w:rsidRPr="00A92B7F">
        <w:tc>
          <w:tcPr>
            <w:tcW w:w="4575" w:type="dxa"/>
          </w:tcPr>
          <w:p w:rsidR="00C25001" w:rsidRPr="00A92B7F" w:rsidRDefault="00C25001" w:rsidP="001D1AF4">
            <w:pPr>
              <w:tabs>
                <w:tab w:val="left" w:pos="90"/>
              </w:tabs>
              <w:jc w:val="both"/>
              <w:rPr>
                <w:lang w:val="ro-RO"/>
              </w:rPr>
            </w:pPr>
            <w:r>
              <w:rPr>
                <w:lang w:val="ro-RO"/>
              </w:rPr>
              <w:t xml:space="preserve">              </w:t>
            </w:r>
            <w:r w:rsidRPr="00A92B7F">
              <w:rPr>
                <w:lang w:val="ro-RO"/>
              </w:rPr>
              <w:fldChar w:fldCharType="begin">
                <w:ffData>
                  <w:name w:val="Text4"/>
                  <w:enabled/>
                  <w:calcOnExit w:val="0"/>
                  <w:textInput/>
                </w:ffData>
              </w:fldChar>
            </w:r>
            <w:r w:rsidRPr="00A92B7F">
              <w:rPr>
                <w:lang w:val="ro-RO"/>
              </w:rPr>
              <w:instrText xml:space="preserve"> FORMTEXT </w:instrText>
            </w:r>
            <w:r w:rsidRPr="00A92B7F">
              <w:rPr>
                <w:lang w:val="ro-RO"/>
              </w:rPr>
            </w:r>
            <w:r w:rsidRPr="00A92B7F">
              <w:rPr>
                <w:lang w:val="ro-RO"/>
              </w:rPr>
              <w:fldChar w:fldCharType="separate"/>
            </w:r>
            <w:r>
              <w:t> </w:t>
            </w:r>
            <w:r w:rsidRPr="00A92B7F">
              <w:rPr>
                <w:lang w:val="ro-RO"/>
              </w:rPr>
              <w:t xml:space="preserve"> .....................</w:t>
            </w:r>
            <w:r w:rsidRPr="00A92B7F">
              <w:rPr>
                <w:lang w:val="ro-RO"/>
              </w:rPr>
              <w:t> </w:t>
            </w:r>
            <w:r w:rsidRPr="00A92B7F">
              <w:rPr>
                <w:lang w:val="ro-RO"/>
              </w:rPr>
              <w:t> </w:t>
            </w:r>
            <w:r w:rsidRPr="00A92B7F">
              <w:rPr>
                <w:lang w:val="ro-RO"/>
              </w:rPr>
              <w:t> </w:t>
            </w:r>
            <w:r w:rsidRPr="00A92B7F">
              <w:rPr>
                <w:lang w:val="ro-RO"/>
              </w:rPr>
              <w:t> </w:t>
            </w:r>
            <w:r w:rsidRPr="00A92B7F">
              <w:rPr>
                <w:lang w:val="ro-RO"/>
              </w:rPr>
              <w:fldChar w:fldCharType="end"/>
            </w:r>
            <w:r w:rsidRPr="00A92B7F">
              <w:rPr>
                <w:lang w:val="ro-RO"/>
              </w:rPr>
              <w:t xml:space="preserve"> </w:t>
            </w:r>
          </w:p>
        </w:tc>
        <w:tc>
          <w:tcPr>
            <w:tcW w:w="4631" w:type="dxa"/>
          </w:tcPr>
          <w:p w:rsidR="00C25001" w:rsidRPr="00A92B7F" w:rsidRDefault="00C25001" w:rsidP="001D1AF4">
            <w:pPr>
              <w:tabs>
                <w:tab w:val="left" w:pos="90"/>
              </w:tabs>
              <w:jc w:val="both"/>
              <w:rPr>
                <w:lang w:val="ro-RO"/>
              </w:rPr>
            </w:pPr>
            <w:r>
              <w:rPr>
                <w:lang w:val="ro-RO"/>
              </w:rPr>
              <w:t xml:space="preserve">                                  </w:t>
            </w:r>
            <w:r w:rsidRPr="00A92B7F">
              <w:rPr>
                <w:lang w:val="ro-RO"/>
              </w:rPr>
              <w:t>.................................</w:t>
            </w:r>
          </w:p>
        </w:tc>
      </w:tr>
    </w:tbl>
    <w:p w:rsidR="00C25001" w:rsidRPr="002F02F4" w:rsidRDefault="00C25001" w:rsidP="008442BB">
      <w:pPr>
        <w:tabs>
          <w:tab w:val="left" w:pos="90"/>
        </w:tabs>
        <w:jc w:val="both"/>
        <w:rPr>
          <w:lang w:val="ro-RO"/>
        </w:rPr>
      </w:pPr>
    </w:p>
    <w:p w:rsidR="00C25001" w:rsidRPr="002F02F4" w:rsidRDefault="00C25001" w:rsidP="008442BB">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8442BB">
      <w:pPr>
        <w:rPr>
          <w:color w:val="000000"/>
        </w:rPr>
      </w:pPr>
    </w:p>
    <w:p w:rsidR="00C25001" w:rsidRPr="0032770E" w:rsidRDefault="00C25001" w:rsidP="008442BB">
      <w:pPr>
        <w:rPr>
          <w:b/>
          <w:bCs/>
          <w:color w:val="000000"/>
        </w:rPr>
      </w:pPr>
      <w:r w:rsidRPr="0032770E">
        <w:rPr>
          <w:color w:val="000000"/>
        </w:rPr>
        <w:t xml:space="preserve">OPERATOR ECONOMIC                                                                                                                                                           </w:t>
      </w:r>
      <w:r w:rsidRPr="0032770E">
        <w:rPr>
          <w:b/>
          <w:bCs/>
          <w:color w:val="000000"/>
        </w:rPr>
        <w:t xml:space="preserve"> </w:t>
      </w:r>
    </w:p>
    <w:p w:rsidR="00C25001" w:rsidRPr="0032770E" w:rsidRDefault="00C25001" w:rsidP="008442BB">
      <w:pPr>
        <w:rPr>
          <w:color w:val="000000"/>
        </w:rPr>
      </w:pPr>
      <w:r w:rsidRPr="0032770E">
        <w:rPr>
          <w:color w:val="000000"/>
        </w:rPr>
        <w:t xml:space="preserve">  _________________</w:t>
      </w:r>
      <w:r>
        <w:rPr>
          <w:color w:val="000000"/>
        </w:rPr>
        <w:t>__</w:t>
      </w:r>
    </w:p>
    <w:p w:rsidR="00C25001" w:rsidRPr="0052469D" w:rsidRDefault="00C25001" w:rsidP="008442BB">
      <w:pPr>
        <w:rPr>
          <w:i/>
          <w:iCs/>
          <w:color w:val="000000"/>
        </w:rPr>
      </w:pPr>
      <w:r>
        <w:rPr>
          <w:color w:val="000000"/>
        </w:rPr>
        <w:t xml:space="preserve">   </w:t>
      </w:r>
      <w:r w:rsidRPr="0032770E">
        <w:rPr>
          <w:color w:val="000000"/>
        </w:rPr>
        <w:t>(</w:t>
      </w:r>
      <w:r w:rsidRPr="00BD17AA">
        <w:rPr>
          <w:i/>
          <w:iCs/>
          <w:color w:val="000000"/>
        </w:rPr>
        <w:t>denumirea/numele</w:t>
      </w:r>
      <w:r w:rsidRPr="0032770E">
        <w:rPr>
          <w:color w:val="000000"/>
        </w:rPr>
        <w:t>)</w:t>
      </w:r>
    </w:p>
    <w:p w:rsidR="00C25001" w:rsidRDefault="00C25001" w:rsidP="008442BB">
      <w:pPr>
        <w:autoSpaceDE w:val="0"/>
        <w:autoSpaceDN w:val="0"/>
        <w:adjustRightInd w:val="0"/>
        <w:rPr>
          <w:b/>
          <w:bCs/>
        </w:rPr>
      </w:pPr>
    </w:p>
    <w:p w:rsidR="00C25001" w:rsidRDefault="00C25001" w:rsidP="008442BB">
      <w:pPr>
        <w:autoSpaceDE w:val="0"/>
        <w:autoSpaceDN w:val="0"/>
        <w:adjustRightInd w:val="0"/>
        <w:jc w:val="center"/>
        <w:rPr>
          <w:b/>
          <w:bCs/>
        </w:rPr>
      </w:pPr>
      <w:r>
        <w:rPr>
          <w:b/>
          <w:bCs/>
        </w:rPr>
        <w:t>PROPUNERE TEHNICA</w:t>
      </w:r>
    </w:p>
    <w:p w:rsidR="00C25001" w:rsidRDefault="00C25001" w:rsidP="008442BB">
      <w:pPr>
        <w:autoSpaceDE w:val="0"/>
        <w:autoSpaceDN w:val="0"/>
        <w:adjustRightInd w:val="0"/>
        <w:jc w:val="center"/>
        <w:rPr>
          <w:b/>
          <w:bCs/>
        </w:rPr>
      </w:pPr>
    </w:p>
    <w:p w:rsidR="00C25001" w:rsidRDefault="00C25001" w:rsidP="008442BB">
      <w:pPr>
        <w:autoSpaceDE w:val="0"/>
        <w:autoSpaceDN w:val="0"/>
        <w:adjustRightInd w:val="0"/>
        <w:rPr>
          <w:b/>
          <w:bCs/>
        </w:rPr>
      </w:pPr>
    </w:p>
    <w:tbl>
      <w:tblPr>
        <w:tblW w:w="112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
        <w:gridCol w:w="8984"/>
        <w:gridCol w:w="2279"/>
      </w:tblGrid>
      <w:tr w:rsidR="00C25001">
        <w:trPr>
          <w:trHeight w:val="726"/>
        </w:trPr>
        <w:tc>
          <w:tcPr>
            <w:tcW w:w="8988" w:type="dxa"/>
            <w:gridSpan w:val="2"/>
            <w:tcBorders>
              <w:top w:val="double" w:sz="4" w:space="0" w:color="auto"/>
              <w:left w:val="double" w:sz="4" w:space="0" w:color="auto"/>
              <w:bottom w:val="double" w:sz="4" w:space="0" w:color="auto"/>
              <w:right w:val="double" w:sz="4" w:space="0" w:color="auto"/>
            </w:tcBorders>
            <w:vAlign w:val="center"/>
          </w:tcPr>
          <w:p w:rsidR="00C25001" w:rsidRPr="005B4619" w:rsidRDefault="00C25001" w:rsidP="001D1AF4">
            <w:pPr>
              <w:autoSpaceDE w:val="0"/>
              <w:autoSpaceDN w:val="0"/>
              <w:adjustRightInd w:val="0"/>
              <w:jc w:val="center"/>
              <w:rPr>
                <w:b/>
                <w:bCs/>
                <w:i/>
                <w:iCs/>
                <w:sz w:val="26"/>
                <w:szCs w:val="26"/>
              </w:rPr>
            </w:pPr>
            <w:r w:rsidRPr="005B4619">
              <w:rPr>
                <w:b/>
                <w:bCs/>
                <w:i/>
                <w:iCs/>
                <w:sz w:val="26"/>
                <w:szCs w:val="26"/>
              </w:rPr>
              <w:t>Cerinte impuse</w:t>
            </w:r>
          </w:p>
          <w:p w:rsidR="00C25001" w:rsidRPr="005B4619" w:rsidRDefault="00C25001" w:rsidP="001D1AF4">
            <w:pPr>
              <w:autoSpaceDE w:val="0"/>
              <w:autoSpaceDN w:val="0"/>
              <w:adjustRightInd w:val="0"/>
              <w:jc w:val="center"/>
              <w:rPr>
                <w:b/>
                <w:bCs/>
                <w:i/>
                <w:iCs/>
                <w:sz w:val="26"/>
                <w:szCs w:val="26"/>
              </w:rPr>
            </w:pPr>
            <w:r w:rsidRPr="005B4619">
              <w:rPr>
                <w:b/>
                <w:bCs/>
                <w:i/>
                <w:iCs/>
                <w:sz w:val="26"/>
                <w:szCs w:val="26"/>
              </w:rPr>
              <w:t>prin caietul de sarcini</w:t>
            </w:r>
          </w:p>
        </w:tc>
        <w:tc>
          <w:tcPr>
            <w:tcW w:w="2280" w:type="dxa"/>
            <w:tcBorders>
              <w:top w:val="double" w:sz="4" w:space="0" w:color="auto"/>
              <w:left w:val="double" w:sz="4" w:space="0" w:color="auto"/>
              <w:bottom w:val="double" w:sz="4" w:space="0" w:color="auto"/>
              <w:right w:val="double" w:sz="4" w:space="0" w:color="auto"/>
            </w:tcBorders>
            <w:vAlign w:val="center"/>
          </w:tcPr>
          <w:p w:rsidR="00C25001" w:rsidRPr="005B4619" w:rsidRDefault="00C25001" w:rsidP="001D1AF4">
            <w:pPr>
              <w:autoSpaceDE w:val="0"/>
              <w:autoSpaceDN w:val="0"/>
              <w:adjustRightInd w:val="0"/>
              <w:jc w:val="center"/>
              <w:rPr>
                <w:b/>
                <w:bCs/>
                <w:i/>
                <w:iCs/>
                <w:sz w:val="26"/>
                <w:szCs w:val="26"/>
              </w:rPr>
            </w:pPr>
            <w:r w:rsidRPr="005B4619">
              <w:rPr>
                <w:b/>
                <w:bCs/>
                <w:i/>
                <w:iCs/>
                <w:sz w:val="26"/>
                <w:szCs w:val="26"/>
              </w:rPr>
              <w:t>Corespondenta propunerii tehnice cu specificatiile tehnice impuse</w:t>
            </w:r>
          </w:p>
        </w:tc>
      </w:tr>
      <w:tr w:rsidR="00C25001">
        <w:trPr>
          <w:trHeight w:val="259"/>
        </w:trPr>
        <w:tc>
          <w:tcPr>
            <w:tcW w:w="8988" w:type="dxa"/>
            <w:gridSpan w:val="2"/>
            <w:tcBorders>
              <w:left w:val="double" w:sz="4" w:space="0" w:color="auto"/>
              <w:right w:val="double" w:sz="4" w:space="0" w:color="auto"/>
            </w:tcBorders>
          </w:tcPr>
          <w:p w:rsidR="00C25001" w:rsidRPr="00857F78" w:rsidRDefault="00C25001" w:rsidP="001D1AF4">
            <w:pPr>
              <w:autoSpaceDE w:val="0"/>
              <w:autoSpaceDN w:val="0"/>
              <w:adjustRightInd w:val="0"/>
              <w:rPr>
                <w:b/>
                <w:bCs/>
              </w:rPr>
            </w:pPr>
            <w:r w:rsidRPr="00857F78">
              <w:rPr>
                <w:b/>
                <w:bCs/>
              </w:rPr>
              <w:t>CAP.III – CERINTE MINIME OBLIGATORII</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rPr>
                <w:i/>
                <w:iCs/>
              </w:rPr>
            </w:pPr>
          </w:p>
        </w:tc>
      </w:tr>
      <w:tr w:rsidR="00C25001">
        <w:trPr>
          <w:trHeight w:val="275"/>
        </w:trPr>
        <w:tc>
          <w:tcPr>
            <w:tcW w:w="8988" w:type="dxa"/>
            <w:gridSpan w:val="2"/>
            <w:tcBorders>
              <w:left w:val="double" w:sz="4" w:space="0" w:color="auto"/>
              <w:right w:val="double" w:sz="4" w:space="0" w:color="auto"/>
            </w:tcBorders>
          </w:tcPr>
          <w:p w:rsidR="00C25001" w:rsidRPr="005F3259" w:rsidRDefault="00C25001" w:rsidP="001D1AF4">
            <w:pPr>
              <w:jc w:val="both"/>
              <w:rPr>
                <w:b/>
                <w:bCs/>
              </w:rPr>
            </w:pPr>
            <w:r w:rsidRPr="00DC012E">
              <w:rPr>
                <w:b/>
                <w:bCs/>
              </w:rPr>
              <w:t xml:space="preserve">A. </w:t>
            </w:r>
            <w:r w:rsidRPr="004520F5">
              <w:rPr>
                <w:b/>
                <w:bCs/>
              </w:rPr>
              <w:t xml:space="preserve">Este obligatoriu ca prestatorul să aibă capacitatea de </w:t>
            </w:r>
            <w:r>
              <w:rPr>
                <w:b/>
                <w:bCs/>
              </w:rPr>
              <w:t>a presta serviciile</w:t>
            </w:r>
            <w:r w:rsidRPr="004520F5">
              <w:rPr>
                <w:b/>
                <w:bCs/>
              </w:rPr>
              <w:t xml:space="preserve"> astfel:</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pPr>
          </w:p>
        </w:tc>
      </w:tr>
      <w:tr w:rsidR="00C25001">
        <w:trPr>
          <w:trHeight w:val="307"/>
        </w:trPr>
        <w:tc>
          <w:tcPr>
            <w:tcW w:w="8988" w:type="dxa"/>
            <w:gridSpan w:val="2"/>
            <w:tcBorders>
              <w:left w:val="double" w:sz="4" w:space="0" w:color="auto"/>
              <w:right w:val="double" w:sz="4" w:space="0" w:color="auto"/>
            </w:tcBorders>
          </w:tcPr>
          <w:p w:rsidR="00C25001" w:rsidRPr="00E05D34" w:rsidRDefault="00C25001" w:rsidP="001D1AF4">
            <w:pPr>
              <w:pStyle w:val="Listparagraf1"/>
              <w:suppressAutoHyphens/>
              <w:ind w:left="0"/>
              <w:jc w:val="both"/>
              <w:rPr>
                <w:lang w:val="ro-RO"/>
              </w:rPr>
            </w:pPr>
            <w:r w:rsidRPr="00E05D34">
              <w:rPr>
                <w:b/>
                <w:bCs/>
                <w:sz w:val="22"/>
                <w:szCs w:val="22"/>
                <w:lang w:val="ro-RO"/>
              </w:rPr>
              <w:t xml:space="preserve">a) capacitatea de a prelua  </w:t>
            </w:r>
            <w:r w:rsidRPr="00E05D34">
              <w:rPr>
                <w:sz w:val="22"/>
                <w:szCs w:val="22"/>
                <w:lang w:val="ro-RO"/>
              </w:rPr>
              <w:t>corespondenta din urmatoarele puncte de lucru ale entitatii contractante:</w:t>
            </w:r>
          </w:p>
          <w:p w:rsidR="00C25001" w:rsidRPr="00E05D34" w:rsidRDefault="00C25001" w:rsidP="001D1AF4">
            <w:pPr>
              <w:pStyle w:val="Listparagraf1"/>
              <w:suppressAutoHyphens/>
              <w:ind w:left="0"/>
              <w:jc w:val="both"/>
              <w:rPr>
                <w:b/>
                <w:bCs/>
                <w:lang w:val="ro-RO"/>
              </w:rPr>
            </w:pPr>
            <w:r w:rsidRPr="00E05D34">
              <w:rPr>
                <w:b/>
                <w:bCs/>
                <w:sz w:val="22"/>
                <w:szCs w:val="22"/>
                <w:lang w:val="ro-RO"/>
              </w:rPr>
              <w:t>- str.Henri Coanda nr.2 – registratura generala</w:t>
            </w:r>
          </w:p>
          <w:p w:rsidR="00C25001" w:rsidRDefault="00C25001" w:rsidP="001D1AF4">
            <w:pPr>
              <w:pStyle w:val="Listparagraf1"/>
              <w:suppressAutoHyphens/>
              <w:ind w:left="0"/>
              <w:jc w:val="both"/>
              <w:rPr>
                <w:b/>
                <w:bCs/>
                <w:lang w:val="ro-RO"/>
              </w:rPr>
            </w:pPr>
            <w:r w:rsidRPr="00E05D34">
              <w:rPr>
                <w:b/>
                <w:bCs/>
                <w:sz w:val="22"/>
                <w:szCs w:val="22"/>
                <w:lang w:val="ro-RO"/>
              </w:rPr>
              <w:t>- Narciselor nr.14 – Serviciul facturare clienti</w:t>
            </w:r>
          </w:p>
          <w:p w:rsidR="00C25001" w:rsidRPr="00857F78" w:rsidRDefault="00C25001" w:rsidP="001D1AF4">
            <w:pPr>
              <w:pStyle w:val="Listparagraf1"/>
              <w:suppressAutoHyphens/>
              <w:ind w:left="0"/>
              <w:jc w:val="both"/>
              <w:rPr>
                <w:lang w:val="ro-RO"/>
              </w:rPr>
            </w:pPr>
            <w:r w:rsidRPr="00E05D34">
              <w:rPr>
                <w:b/>
                <w:bCs/>
                <w:sz w:val="22"/>
                <w:szCs w:val="22"/>
                <w:lang w:val="ro-RO"/>
              </w:rPr>
              <w:t>Preluarea se va face zilnic</w:t>
            </w:r>
            <w:r w:rsidRPr="00E05D34">
              <w:rPr>
                <w:sz w:val="22"/>
                <w:szCs w:val="22"/>
                <w:lang w:val="it-IT"/>
              </w:rPr>
              <w:t xml:space="preserve"> in zilele lucratoare, in timpul orelor de program</w:t>
            </w:r>
            <w:r>
              <w:rPr>
                <w:sz w:val="22"/>
                <w:szCs w:val="22"/>
                <w:lang w:val="it-IT"/>
              </w:rPr>
              <w:t xml:space="preserve"> </w:t>
            </w:r>
            <w:r w:rsidRPr="00E05D34">
              <w:rPr>
                <w:sz w:val="22"/>
                <w:szCs w:val="22"/>
                <w:lang w:val="it-IT"/>
              </w:rPr>
              <w:t>(8-16)</w:t>
            </w:r>
            <w:r w:rsidRPr="00E05D34">
              <w:rPr>
                <w:sz w:val="22"/>
                <w:szCs w:val="22"/>
                <w:lang w:val="ro-RO"/>
              </w:rPr>
              <w:t>.</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pPr>
          </w:p>
        </w:tc>
      </w:tr>
      <w:tr w:rsidR="00C25001">
        <w:trPr>
          <w:trHeight w:val="308"/>
        </w:trPr>
        <w:tc>
          <w:tcPr>
            <w:tcW w:w="8988" w:type="dxa"/>
            <w:gridSpan w:val="2"/>
            <w:tcBorders>
              <w:left w:val="double" w:sz="4" w:space="0" w:color="auto"/>
              <w:right w:val="double" w:sz="4" w:space="0" w:color="auto"/>
            </w:tcBorders>
          </w:tcPr>
          <w:p w:rsidR="00C25001" w:rsidRPr="00E05D34" w:rsidRDefault="00C25001" w:rsidP="001D1AF4">
            <w:pPr>
              <w:pStyle w:val="Listparagraf1"/>
              <w:suppressAutoHyphens/>
              <w:ind w:left="0"/>
              <w:jc w:val="both"/>
              <w:rPr>
                <w:lang w:val="ro-RO"/>
              </w:rPr>
            </w:pPr>
            <w:r w:rsidRPr="00E05D34">
              <w:rPr>
                <w:b/>
                <w:bCs/>
                <w:sz w:val="22"/>
                <w:szCs w:val="22"/>
              </w:rPr>
              <w:t>b)</w:t>
            </w:r>
            <w:r w:rsidRPr="00E05D34">
              <w:rPr>
                <w:b/>
                <w:bCs/>
                <w:sz w:val="22"/>
                <w:szCs w:val="22"/>
                <w:lang w:val="ro-RO"/>
              </w:rPr>
              <w:t xml:space="preserve"> capacitatea de a transporta şi livra</w:t>
            </w:r>
            <w:r w:rsidRPr="00E05D34">
              <w:rPr>
                <w:sz w:val="22"/>
                <w:szCs w:val="22"/>
                <w:lang w:val="ro-RO"/>
              </w:rPr>
              <w:t xml:space="preserve"> corespondenta preluata de la expeditor în mediul urban şi rural de pe întreg teritoriul naţional, respectiv transportul şi livrarea trimiterilor poştale la orice adresă poştală de pe teritoriul României, la locuinţa fiecărei persoane fizice şi la sediul fiecărei persoane juridice destinatare.</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pPr>
          </w:p>
        </w:tc>
      </w:tr>
      <w:tr w:rsidR="00C25001">
        <w:trPr>
          <w:trHeight w:val="324"/>
        </w:trPr>
        <w:tc>
          <w:tcPr>
            <w:tcW w:w="8988" w:type="dxa"/>
            <w:gridSpan w:val="2"/>
            <w:tcBorders>
              <w:left w:val="double" w:sz="4" w:space="0" w:color="auto"/>
              <w:right w:val="double" w:sz="4" w:space="0" w:color="auto"/>
            </w:tcBorders>
          </w:tcPr>
          <w:p w:rsidR="00C25001" w:rsidRPr="00E05D34" w:rsidRDefault="00C25001" w:rsidP="001D1AF4">
            <w:pPr>
              <w:pStyle w:val="Listparagraf1"/>
              <w:suppressAutoHyphens/>
              <w:ind w:left="0"/>
              <w:jc w:val="both"/>
              <w:rPr>
                <w:lang w:val="ro-RO"/>
              </w:rPr>
            </w:pPr>
            <w:r w:rsidRPr="00E05D34">
              <w:rPr>
                <w:b/>
                <w:bCs/>
                <w:sz w:val="22"/>
                <w:szCs w:val="22"/>
                <w:lang w:val="ro-RO"/>
              </w:rPr>
              <w:t>c)</w:t>
            </w:r>
            <w:r w:rsidRPr="00E05D34">
              <w:rPr>
                <w:sz w:val="22"/>
                <w:szCs w:val="22"/>
                <w:lang w:val="ro-RO"/>
              </w:rPr>
              <w:t xml:space="preserve"> </w:t>
            </w:r>
            <w:r w:rsidRPr="00E05D34">
              <w:rPr>
                <w:b/>
                <w:bCs/>
                <w:sz w:val="22"/>
                <w:szCs w:val="22"/>
                <w:lang w:val="ro-RO"/>
              </w:rPr>
              <w:t>capacitatea de implicuire a facturilor emise de SC  CRAB SA</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pPr>
          </w:p>
        </w:tc>
      </w:tr>
      <w:tr w:rsidR="00C25001">
        <w:trPr>
          <w:trHeight w:val="275"/>
        </w:trPr>
        <w:tc>
          <w:tcPr>
            <w:tcW w:w="8988" w:type="dxa"/>
            <w:gridSpan w:val="2"/>
            <w:tcBorders>
              <w:left w:val="double" w:sz="4" w:space="0" w:color="auto"/>
              <w:right w:val="double" w:sz="4" w:space="0" w:color="auto"/>
            </w:tcBorders>
          </w:tcPr>
          <w:p w:rsidR="00C25001" w:rsidRPr="00E05D34" w:rsidRDefault="00C25001" w:rsidP="001D1AF4">
            <w:pPr>
              <w:pStyle w:val="Listparagraf1"/>
              <w:suppressAutoHyphens/>
              <w:ind w:left="0"/>
              <w:jc w:val="both"/>
              <w:rPr>
                <w:lang w:val="ro-RO"/>
              </w:rPr>
            </w:pPr>
            <w:r>
              <w:rPr>
                <w:sz w:val="22"/>
                <w:szCs w:val="22"/>
                <w:lang w:val="ro-RO"/>
              </w:rPr>
              <w:t xml:space="preserve">Ofertantul are obligatia de a </w:t>
            </w:r>
            <w:r w:rsidRPr="00E05D34">
              <w:rPr>
                <w:sz w:val="22"/>
                <w:szCs w:val="22"/>
                <w:lang w:val="ro-RO"/>
              </w:rPr>
              <w:t>prezent</w:t>
            </w:r>
            <w:r>
              <w:rPr>
                <w:sz w:val="22"/>
                <w:szCs w:val="22"/>
                <w:lang w:val="ro-RO"/>
              </w:rPr>
              <w:t xml:space="preserve">a în cadrul propunerii tehnice </w:t>
            </w:r>
            <w:r w:rsidRPr="00E05D34">
              <w:rPr>
                <w:sz w:val="22"/>
                <w:szCs w:val="22"/>
                <w:lang w:val="ro-RO"/>
              </w:rPr>
              <w:t>o declaraţie pe propria răspundere prin care se angajează să asigure serviciile poştale de preluare, de transport şi livrare a trimiterilor poştale cu distribuire internă (locala, judeteana si nationala)</w:t>
            </w:r>
            <w:r>
              <w:rPr>
                <w:sz w:val="22"/>
                <w:szCs w:val="22"/>
                <w:lang w:val="ro-RO"/>
              </w:rPr>
              <w:t xml:space="preserve"> .</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pPr>
          </w:p>
        </w:tc>
      </w:tr>
      <w:tr w:rsidR="00C25001">
        <w:tc>
          <w:tcPr>
            <w:tcW w:w="8988" w:type="dxa"/>
            <w:gridSpan w:val="2"/>
            <w:tcBorders>
              <w:left w:val="double" w:sz="4" w:space="0" w:color="auto"/>
              <w:right w:val="double" w:sz="4" w:space="0" w:color="auto"/>
            </w:tcBorders>
          </w:tcPr>
          <w:p w:rsidR="00C25001" w:rsidRPr="00574FF6" w:rsidRDefault="00C25001" w:rsidP="001D1AF4">
            <w:pPr>
              <w:jc w:val="both"/>
              <w:rPr>
                <w:b/>
                <w:bCs/>
                <w:highlight w:val="cyan"/>
              </w:rPr>
            </w:pPr>
            <w:r>
              <w:rPr>
                <w:b/>
                <w:bCs/>
              </w:rPr>
              <w:t xml:space="preserve">B. </w:t>
            </w:r>
            <w:r w:rsidRPr="00DC012E">
              <w:rPr>
                <w:b/>
                <w:bCs/>
              </w:rPr>
              <w:t>Ofertantul are obligaţia să precizeze în propunerea tehnică condiţiile generale privind prestarea serviciilor poştale, care vor conţine cel puţin următoarele:</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pPr>
          </w:p>
        </w:tc>
      </w:tr>
      <w:tr w:rsidR="00C25001">
        <w:tc>
          <w:tcPr>
            <w:tcW w:w="8988" w:type="dxa"/>
            <w:gridSpan w:val="2"/>
            <w:tcBorders>
              <w:left w:val="double" w:sz="4" w:space="0" w:color="auto"/>
              <w:right w:val="double" w:sz="4" w:space="0" w:color="auto"/>
            </w:tcBorders>
          </w:tcPr>
          <w:p w:rsidR="00C25001" w:rsidRPr="00E05D34" w:rsidRDefault="00C25001" w:rsidP="00670F6A">
            <w:pPr>
              <w:numPr>
                <w:ilvl w:val="0"/>
                <w:numId w:val="43"/>
              </w:numPr>
              <w:autoSpaceDE w:val="0"/>
              <w:autoSpaceDN w:val="0"/>
              <w:adjustRightInd w:val="0"/>
              <w:ind w:left="714" w:hanging="357"/>
              <w:jc w:val="both"/>
              <w:rPr>
                <w:lang w:val="it-IT"/>
              </w:rPr>
            </w:pPr>
            <w:r w:rsidRPr="00E05D34">
              <w:rPr>
                <w:sz w:val="22"/>
                <w:szCs w:val="22"/>
              </w:rPr>
              <w:t>condiţiile de calitate pe care urmează să le îndeplinească serviciile poştale pr</w:t>
            </w:r>
            <w:r w:rsidRPr="00E05D34">
              <w:rPr>
                <w:sz w:val="22"/>
                <w:szCs w:val="22"/>
                <w:lang w:val="it-IT"/>
              </w:rPr>
              <w:t>estate;</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pPr>
          </w:p>
        </w:tc>
      </w:tr>
      <w:tr w:rsidR="00C25001">
        <w:tc>
          <w:tcPr>
            <w:tcW w:w="8988" w:type="dxa"/>
            <w:gridSpan w:val="2"/>
            <w:tcBorders>
              <w:left w:val="double" w:sz="4" w:space="0" w:color="auto"/>
              <w:right w:val="double" w:sz="4" w:space="0" w:color="auto"/>
            </w:tcBorders>
          </w:tcPr>
          <w:p w:rsidR="00C25001" w:rsidRPr="00E05D34" w:rsidRDefault="00C25001" w:rsidP="00670F6A">
            <w:pPr>
              <w:numPr>
                <w:ilvl w:val="0"/>
                <w:numId w:val="43"/>
              </w:numPr>
              <w:autoSpaceDE w:val="0"/>
              <w:autoSpaceDN w:val="0"/>
              <w:adjustRightInd w:val="0"/>
              <w:ind w:left="714" w:hanging="357"/>
              <w:jc w:val="both"/>
            </w:pPr>
            <w:r w:rsidRPr="00E05D34">
              <w:rPr>
                <w:sz w:val="22"/>
                <w:szCs w:val="22"/>
              </w:rPr>
              <w:t>răspunderea prestatorului de servicii poştale conform OUG nr. 13/2013 privind serviciile poştale, cu modificările și completările ulterioare.</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pPr>
          </w:p>
        </w:tc>
      </w:tr>
      <w:tr w:rsidR="00C25001">
        <w:tc>
          <w:tcPr>
            <w:tcW w:w="8988" w:type="dxa"/>
            <w:gridSpan w:val="2"/>
            <w:tcBorders>
              <w:left w:val="double" w:sz="4" w:space="0" w:color="auto"/>
              <w:right w:val="double" w:sz="4" w:space="0" w:color="auto"/>
            </w:tcBorders>
          </w:tcPr>
          <w:p w:rsidR="00C25001" w:rsidRPr="00502407" w:rsidRDefault="00C25001" w:rsidP="001D1AF4">
            <w:pPr>
              <w:numPr>
                <w:ilvl w:val="0"/>
                <w:numId w:val="43"/>
              </w:numPr>
              <w:autoSpaceDE w:val="0"/>
              <w:autoSpaceDN w:val="0"/>
              <w:adjustRightInd w:val="0"/>
              <w:jc w:val="both"/>
            </w:pPr>
            <w:r w:rsidRPr="00E05D34">
              <w:rPr>
                <w:sz w:val="22"/>
                <w:szCs w:val="22"/>
              </w:rPr>
              <w:t>prezentarea unui mecanism simplu, transparent şi accesibil urmarire electronica a trimiterii postale, a confirmarii de primire cat si a modalitatii de soluţionare a reclamaţiilor primite de la utilizatori, în special în ceea ce priveşte pierderea, furtul, distrugerea parţială ori totală sau deteriorarea trimiterilor poştale, precum şi nerespectarea condiţiilor de calitate a serviciilor.</w:t>
            </w:r>
            <w:r>
              <w:rPr>
                <w:sz w:val="22"/>
                <w:szCs w:val="22"/>
              </w:rPr>
              <w:t>Acest mecanism trebuie sa contina prevederi referitoare la:</w:t>
            </w:r>
          </w:p>
          <w:p w:rsidR="00C25001" w:rsidRDefault="00C25001" w:rsidP="00502407">
            <w:pPr>
              <w:numPr>
                <w:ilvl w:val="0"/>
                <w:numId w:val="47"/>
              </w:numPr>
              <w:autoSpaceDE w:val="0"/>
              <w:autoSpaceDN w:val="0"/>
              <w:adjustRightInd w:val="0"/>
              <w:jc w:val="both"/>
            </w:pPr>
            <w:r>
              <w:t>persoana care introduce reclamatia</w:t>
            </w:r>
          </w:p>
          <w:p w:rsidR="00C25001" w:rsidRDefault="00C25001" w:rsidP="00502407">
            <w:pPr>
              <w:numPr>
                <w:ilvl w:val="0"/>
                <w:numId w:val="47"/>
              </w:numPr>
              <w:autoSpaceDE w:val="0"/>
              <w:autoSpaceDN w:val="0"/>
              <w:adjustRightInd w:val="0"/>
              <w:jc w:val="both"/>
            </w:pPr>
            <w:r>
              <w:t>modurile de transmitere si de confirmare a primirii reclamatiei</w:t>
            </w:r>
          </w:p>
          <w:p w:rsidR="00C25001" w:rsidRDefault="00C25001" w:rsidP="00502407">
            <w:pPr>
              <w:numPr>
                <w:ilvl w:val="0"/>
                <w:numId w:val="47"/>
              </w:numPr>
              <w:autoSpaceDE w:val="0"/>
              <w:autoSpaceDN w:val="0"/>
              <w:adjustRightInd w:val="0"/>
              <w:jc w:val="both"/>
            </w:pPr>
            <w:r>
              <w:t>proceduri care sa permita solutionarea echitabila si prompta a reclamatiilor, in special in ceea ce priveste dovezile acceptate</w:t>
            </w:r>
          </w:p>
          <w:p w:rsidR="00C25001" w:rsidRDefault="00C25001" w:rsidP="00502407">
            <w:pPr>
              <w:numPr>
                <w:ilvl w:val="0"/>
                <w:numId w:val="47"/>
              </w:numPr>
              <w:autoSpaceDE w:val="0"/>
              <w:autoSpaceDN w:val="0"/>
              <w:adjustRightInd w:val="0"/>
              <w:jc w:val="both"/>
            </w:pPr>
            <w:r>
              <w:t>termenul de solutionare a reclamatiei, care nu poate fi mai mare de 3 luni de la data introducerii acesteia</w:t>
            </w:r>
          </w:p>
          <w:p w:rsidR="00C25001" w:rsidRPr="00E05D34" w:rsidRDefault="00C25001" w:rsidP="00502407">
            <w:pPr>
              <w:numPr>
                <w:ilvl w:val="0"/>
                <w:numId w:val="47"/>
              </w:numPr>
              <w:autoSpaceDE w:val="0"/>
              <w:autoSpaceDN w:val="0"/>
              <w:adjustRightInd w:val="0"/>
              <w:jc w:val="both"/>
            </w:pPr>
            <w:r>
              <w:t xml:space="preserve">un sistem adecvat (din punctul de vedere al termenului si al modului de plata) de rambursare sau compensare a prejudiciului, in cazul reclamatiilor intemeiate  </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c>
          <w:tcPr>
            <w:tcW w:w="8988" w:type="dxa"/>
            <w:gridSpan w:val="2"/>
            <w:tcBorders>
              <w:left w:val="double" w:sz="4" w:space="0" w:color="auto"/>
              <w:right w:val="double" w:sz="4" w:space="0" w:color="auto"/>
            </w:tcBorders>
          </w:tcPr>
          <w:p w:rsidR="00C25001" w:rsidRPr="00E05D34" w:rsidRDefault="00C25001" w:rsidP="001D1AF4">
            <w:pPr>
              <w:numPr>
                <w:ilvl w:val="0"/>
                <w:numId w:val="44"/>
              </w:numPr>
              <w:autoSpaceDE w:val="0"/>
              <w:autoSpaceDN w:val="0"/>
              <w:adjustRightInd w:val="0"/>
              <w:jc w:val="both"/>
            </w:pPr>
            <w:r w:rsidRPr="00E05D34">
              <w:rPr>
                <w:sz w:val="22"/>
                <w:szCs w:val="22"/>
              </w:rPr>
              <w:t xml:space="preserve">Ofertantul va prezenta modele de trimiteri, modelele  de etichetare, modele </w:t>
            </w:r>
            <w:r>
              <w:rPr>
                <w:sz w:val="22"/>
                <w:szCs w:val="22"/>
              </w:rPr>
              <w:t xml:space="preserve">de borderouri de prezentare a </w:t>
            </w:r>
            <w:r w:rsidRPr="00E05D34">
              <w:rPr>
                <w:sz w:val="22"/>
                <w:szCs w:val="22"/>
              </w:rPr>
              <w:t>corespondenţei precum şi orice alte modele de tipizate necesare pe parcursul derulării  contractului.</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pPr>
          </w:p>
        </w:tc>
      </w:tr>
      <w:tr w:rsidR="00C25001">
        <w:tc>
          <w:tcPr>
            <w:tcW w:w="8988" w:type="dxa"/>
            <w:gridSpan w:val="2"/>
            <w:tcBorders>
              <w:top w:val="nil"/>
              <w:left w:val="double" w:sz="4" w:space="0" w:color="auto"/>
              <w:bottom w:val="double" w:sz="4" w:space="0" w:color="auto"/>
              <w:right w:val="double" w:sz="4" w:space="0" w:color="auto"/>
            </w:tcBorders>
          </w:tcPr>
          <w:p w:rsidR="00C25001" w:rsidRPr="0052469D" w:rsidRDefault="00C25001" w:rsidP="001D1AF4">
            <w:pPr>
              <w:numPr>
                <w:ilvl w:val="0"/>
                <w:numId w:val="44"/>
              </w:numPr>
              <w:autoSpaceDE w:val="0"/>
              <w:autoSpaceDN w:val="0"/>
              <w:adjustRightInd w:val="0"/>
              <w:jc w:val="both"/>
            </w:pPr>
            <w:r w:rsidRPr="00E05D34">
              <w:rPr>
                <w:sz w:val="22"/>
                <w:szCs w:val="22"/>
              </w:rPr>
              <w:t xml:space="preserve">Ofertantul declarat câştigător va pune la dispoziţia </w:t>
            </w:r>
            <w:r>
              <w:rPr>
                <w:sz w:val="22"/>
                <w:szCs w:val="22"/>
              </w:rPr>
              <w:t>entitatii</w:t>
            </w:r>
            <w:r w:rsidRPr="00E05D34">
              <w:rPr>
                <w:sz w:val="22"/>
                <w:szCs w:val="22"/>
              </w:rPr>
              <w:t xml:space="preserve"> contractante adresele de legătură cât şi conturile de virament bancar. </w:t>
            </w:r>
          </w:p>
          <w:p w:rsidR="00C25001" w:rsidRPr="00E05D34" w:rsidRDefault="00C25001" w:rsidP="0052469D">
            <w:pPr>
              <w:autoSpaceDE w:val="0"/>
              <w:autoSpaceDN w:val="0"/>
              <w:adjustRightInd w:val="0"/>
              <w:jc w:val="both"/>
            </w:pPr>
          </w:p>
        </w:tc>
        <w:tc>
          <w:tcPr>
            <w:tcW w:w="2280" w:type="dxa"/>
            <w:tcBorders>
              <w:top w:val="nil"/>
              <w:left w:val="double" w:sz="4" w:space="0" w:color="auto"/>
              <w:bottom w:val="double" w:sz="4" w:space="0" w:color="auto"/>
              <w:right w:val="double" w:sz="4" w:space="0" w:color="auto"/>
            </w:tcBorders>
          </w:tcPr>
          <w:p w:rsidR="00C25001" w:rsidRPr="00857F78" w:rsidRDefault="00C25001" w:rsidP="001D1AF4">
            <w:pPr>
              <w:autoSpaceDE w:val="0"/>
              <w:autoSpaceDN w:val="0"/>
              <w:adjustRightInd w:val="0"/>
            </w:pPr>
          </w:p>
        </w:tc>
      </w:tr>
      <w:tr w:rsidR="00C25001">
        <w:trPr>
          <w:trHeight w:val="174"/>
        </w:trPr>
        <w:tc>
          <w:tcPr>
            <w:tcW w:w="8988" w:type="dxa"/>
            <w:gridSpan w:val="2"/>
            <w:tcBorders>
              <w:top w:val="double" w:sz="4" w:space="0" w:color="auto"/>
              <w:left w:val="double" w:sz="4" w:space="0" w:color="auto"/>
              <w:right w:val="double" w:sz="4" w:space="0" w:color="auto"/>
            </w:tcBorders>
          </w:tcPr>
          <w:p w:rsidR="00C25001" w:rsidRPr="0080357F" w:rsidRDefault="00C25001" w:rsidP="001D1AF4">
            <w:pPr>
              <w:autoSpaceDE w:val="0"/>
              <w:autoSpaceDN w:val="0"/>
              <w:adjustRightInd w:val="0"/>
              <w:jc w:val="both"/>
              <w:rPr>
                <w:b/>
                <w:bCs/>
              </w:rPr>
            </w:pPr>
            <w:r>
              <w:rPr>
                <w:b/>
                <w:bCs/>
              </w:rPr>
              <w:t>Cap.</w:t>
            </w:r>
            <w:r w:rsidRPr="004520F5">
              <w:rPr>
                <w:b/>
                <w:bCs/>
              </w:rPr>
              <w:t>IV SPECIFICAŢIILE SERVICIILOR POŞTALE</w:t>
            </w:r>
          </w:p>
        </w:tc>
        <w:tc>
          <w:tcPr>
            <w:tcW w:w="2280" w:type="dxa"/>
            <w:tcBorders>
              <w:top w:val="double" w:sz="4" w:space="0" w:color="auto"/>
              <w:left w:val="double" w:sz="4" w:space="0" w:color="auto"/>
              <w:right w:val="double" w:sz="4" w:space="0" w:color="auto"/>
            </w:tcBorders>
          </w:tcPr>
          <w:p w:rsidR="00C25001" w:rsidRPr="00857F78" w:rsidRDefault="00C25001" w:rsidP="001D1AF4">
            <w:pPr>
              <w:autoSpaceDE w:val="0"/>
              <w:autoSpaceDN w:val="0"/>
              <w:adjustRightInd w:val="0"/>
            </w:pPr>
          </w:p>
        </w:tc>
      </w:tr>
      <w:tr w:rsidR="00C25001">
        <w:trPr>
          <w:trHeight w:val="1038"/>
        </w:trPr>
        <w:tc>
          <w:tcPr>
            <w:tcW w:w="8988" w:type="dxa"/>
            <w:gridSpan w:val="2"/>
            <w:tcBorders>
              <w:left w:val="double" w:sz="4" w:space="0" w:color="auto"/>
              <w:right w:val="double" w:sz="4" w:space="0" w:color="auto"/>
            </w:tcBorders>
          </w:tcPr>
          <w:p w:rsidR="00C25001" w:rsidRPr="00E05D34" w:rsidRDefault="00C25001" w:rsidP="001D1AF4">
            <w:pPr>
              <w:pStyle w:val="Listparagraf1"/>
              <w:suppressAutoHyphens/>
              <w:ind w:left="0"/>
              <w:jc w:val="both"/>
              <w:rPr>
                <w:lang w:val="it-IT"/>
              </w:rPr>
            </w:pPr>
            <w:r w:rsidRPr="00E05D34">
              <w:rPr>
                <w:sz w:val="22"/>
                <w:szCs w:val="22"/>
              </w:rPr>
              <w:t>Ofertanţii trebuie să demonstreze că pot să asigure, cu operativitate, servicii permanente şi de bună calitate, să garanteze respectarea cerinţelor esenţiale referitoare la serviciile poştale astfel cum a</w:t>
            </w:r>
            <w:r>
              <w:rPr>
                <w:sz w:val="22"/>
                <w:szCs w:val="22"/>
              </w:rPr>
              <w:t>cestea sunt definite in OUG nr.</w:t>
            </w:r>
            <w:r w:rsidRPr="00E05D34">
              <w:rPr>
                <w:sz w:val="22"/>
                <w:szCs w:val="22"/>
              </w:rPr>
              <w:t>13/2013, privind serviciile postale,</w:t>
            </w:r>
            <w:r w:rsidRPr="00E05D34">
              <w:rPr>
                <w:sz w:val="22"/>
                <w:szCs w:val="22"/>
                <w:lang w:val="it-IT"/>
              </w:rPr>
              <w:t xml:space="preserve"> cu modificările și completările ulterioare.</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pPr>
          </w:p>
        </w:tc>
      </w:tr>
      <w:tr w:rsidR="00C25001">
        <w:tc>
          <w:tcPr>
            <w:tcW w:w="8988" w:type="dxa"/>
            <w:gridSpan w:val="2"/>
            <w:tcBorders>
              <w:left w:val="double" w:sz="4" w:space="0" w:color="auto"/>
              <w:right w:val="double" w:sz="4" w:space="0" w:color="auto"/>
            </w:tcBorders>
          </w:tcPr>
          <w:p w:rsidR="00C25001" w:rsidRPr="00CE0BEA" w:rsidRDefault="00C25001" w:rsidP="001D1AF4">
            <w:pPr>
              <w:autoSpaceDE w:val="0"/>
              <w:autoSpaceDN w:val="0"/>
              <w:adjustRightInd w:val="0"/>
              <w:rPr>
                <w:b/>
                <w:bCs/>
              </w:rPr>
            </w:pPr>
            <w:r w:rsidRPr="00CE0BEA">
              <w:rPr>
                <w:b/>
                <w:bCs/>
                <w:lang w:val="it-IT"/>
              </w:rPr>
              <w:t xml:space="preserve">Ofertantul  are obligatia </w:t>
            </w:r>
            <w:r>
              <w:rPr>
                <w:b/>
                <w:bCs/>
                <w:lang w:val="it-IT"/>
              </w:rPr>
              <w:t>de a indeplini urmatoarele cerinte:</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pPr>
          </w:p>
        </w:tc>
      </w:tr>
      <w:tr w:rsidR="00C25001">
        <w:tc>
          <w:tcPr>
            <w:tcW w:w="8988" w:type="dxa"/>
            <w:gridSpan w:val="2"/>
            <w:tcBorders>
              <w:top w:val="nil"/>
              <w:left w:val="double" w:sz="4" w:space="0" w:color="auto"/>
              <w:right w:val="double" w:sz="4" w:space="0" w:color="auto"/>
            </w:tcBorders>
          </w:tcPr>
          <w:p w:rsidR="00C25001" w:rsidRPr="00C2780D" w:rsidRDefault="00C25001" w:rsidP="001D1AF4">
            <w:pPr>
              <w:pStyle w:val="BodyText2"/>
              <w:jc w:val="both"/>
              <w:rPr>
                <w:rFonts w:ascii="Times New Roman" w:hAnsi="Times New Roman" w:cs="Times New Roman"/>
                <w:b w:val="0"/>
                <w:bCs w:val="0"/>
              </w:rPr>
            </w:pPr>
            <w:r w:rsidRPr="00C2780D">
              <w:rPr>
                <w:rFonts w:ascii="Times New Roman" w:hAnsi="Times New Roman" w:cs="Times New Roman"/>
                <w:b w:val="0"/>
                <w:bCs w:val="0"/>
              </w:rPr>
              <w:t>-prestatorul are obligatia de a face dovada ca este autorizat sa presteze servicii postale din sfera serviciului universal</w:t>
            </w:r>
            <w:r>
              <w:rPr>
                <w:rFonts w:ascii="Times New Roman" w:hAnsi="Times New Roman" w:cs="Times New Roman"/>
                <w:b w:val="0"/>
                <w:bCs w:val="0"/>
              </w:rPr>
              <w:t>, conform art.5 din OUG 13/2013 sau sa aiba contract incheiat la data depunerii ofertei, cu o societate prestatoare autorizata pentru servicii postale conform art.5 din OUG 13/2013</w:t>
            </w:r>
          </w:p>
        </w:tc>
        <w:tc>
          <w:tcPr>
            <w:tcW w:w="2280" w:type="dxa"/>
            <w:tcBorders>
              <w:top w:val="nil"/>
              <w:left w:val="double" w:sz="4" w:space="0" w:color="auto"/>
              <w:right w:val="double" w:sz="4" w:space="0" w:color="auto"/>
            </w:tcBorders>
          </w:tcPr>
          <w:p w:rsidR="00C25001" w:rsidRPr="00857F78" w:rsidRDefault="00C25001" w:rsidP="001D1AF4">
            <w:pPr>
              <w:autoSpaceDE w:val="0"/>
              <w:autoSpaceDN w:val="0"/>
              <w:adjustRightInd w:val="0"/>
            </w:pPr>
          </w:p>
        </w:tc>
      </w:tr>
      <w:tr w:rsidR="00C25001">
        <w:tc>
          <w:tcPr>
            <w:tcW w:w="8988" w:type="dxa"/>
            <w:gridSpan w:val="2"/>
            <w:tcBorders>
              <w:left w:val="double" w:sz="4" w:space="0" w:color="auto"/>
              <w:right w:val="double" w:sz="4" w:space="0" w:color="auto"/>
            </w:tcBorders>
          </w:tcPr>
          <w:p w:rsidR="00C25001" w:rsidRPr="00E05D34" w:rsidRDefault="00C25001" w:rsidP="001D1AF4">
            <w:pPr>
              <w:pStyle w:val="Listparagraf1"/>
              <w:suppressAutoHyphens/>
              <w:ind w:left="0"/>
              <w:jc w:val="both"/>
              <w:rPr>
                <w:lang w:val="it-IT"/>
              </w:rPr>
            </w:pPr>
            <w:r w:rsidRPr="00E05D34">
              <w:rPr>
                <w:sz w:val="22"/>
                <w:szCs w:val="22"/>
              </w:rPr>
              <w:t xml:space="preserve">-documente din care sa rezulte capacitatea de a livra trimiterile de corespondenta la </w:t>
            </w:r>
            <w:r w:rsidRPr="00E05D34">
              <w:rPr>
                <w:sz w:val="22"/>
                <w:szCs w:val="22"/>
                <w:lang w:val="it-IT"/>
              </w:rPr>
              <w:t>orice adresa postala in mediul urban si rural de pe intreg teritoriul Romaniei</w:t>
            </w:r>
            <w:r>
              <w:rPr>
                <w:sz w:val="22"/>
                <w:szCs w:val="22"/>
                <w:lang w:val="it-IT"/>
              </w:rPr>
              <w:t>.Se va anexa lista localitatilor acoperite de reteaua proprie a prestatorului sau contracte de colaborare cu alti prestatori autorizati de servicii postale</w:t>
            </w:r>
          </w:p>
        </w:tc>
        <w:tc>
          <w:tcPr>
            <w:tcW w:w="2280" w:type="dxa"/>
            <w:tcBorders>
              <w:left w:val="double" w:sz="4" w:space="0" w:color="auto"/>
              <w:right w:val="double" w:sz="4" w:space="0" w:color="auto"/>
            </w:tcBorders>
          </w:tcPr>
          <w:p w:rsidR="00C25001" w:rsidRPr="00857F78" w:rsidRDefault="00C25001" w:rsidP="001D1AF4">
            <w:pPr>
              <w:tabs>
                <w:tab w:val="left" w:pos="1359"/>
              </w:tabs>
              <w:autoSpaceDE w:val="0"/>
              <w:autoSpaceDN w:val="0"/>
              <w:adjustRightInd w:val="0"/>
              <w:jc w:val="center"/>
              <w:rPr>
                <w:b/>
                <w:bCs/>
              </w:rPr>
            </w:pPr>
          </w:p>
        </w:tc>
      </w:tr>
      <w:tr w:rsidR="00C25001">
        <w:tc>
          <w:tcPr>
            <w:tcW w:w="8988" w:type="dxa"/>
            <w:gridSpan w:val="2"/>
            <w:tcBorders>
              <w:left w:val="double" w:sz="4" w:space="0" w:color="auto"/>
              <w:right w:val="double" w:sz="4" w:space="0" w:color="auto"/>
            </w:tcBorders>
          </w:tcPr>
          <w:p w:rsidR="00C25001" w:rsidRPr="00E05D34" w:rsidRDefault="00C25001" w:rsidP="001D1AF4">
            <w:pPr>
              <w:pStyle w:val="Listparagraf1"/>
              <w:suppressAutoHyphens/>
              <w:ind w:left="0"/>
              <w:jc w:val="both"/>
              <w:rPr>
                <w:highlight w:val="yellow"/>
                <w:lang w:val="ro-RO"/>
              </w:rPr>
            </w:pPr>
            <w:r w:rsidRPr="00E05D34">
              <w:rPr>
                <w:sz w:val="22"/>
                <w:szCs w:val="22"/>
                <w:lang w:val="it-IT"/>
              </w:rPr>
              <w:t xml:space="preserve">-documente din care </w:t>
            </w:r>
            <w:r>
              <w:rPr>
                <w:sz w:val="22"/>
                <w:szCs w:val="22"/>
                <w:lang w:val="it-IT"/>
              </w:rPr>
              <w:t>sa rezulte dotarea materiala a</w:t>
            </w:r>
            <w:r w:rsidRPr="00E05D34">
              <w:rPr>
                <w:sz w:val="22"/>
                <w:szCs w:val="22"/>
                <w:lang w:val="it-IT"/>
              </w:rPr>
              <w:t xml:space="preserve"> ofertantului pentru indeplinirea serviciului;</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c>
          <w:tcPr>
            <w:tcW w:w="8988" w:type="dxa"/>
            <w:gridSpan w:val="2"/>
            <w:tcBorders>
              <w:left w:val="double" w:sz="4" w:space="0" w:color="auto"/>
              <w:right w:val="double" w:sz="4" w:space="0" w:color="auto"/>
            </w:tcBorders>
          </w:tcPr>
          <w:p w:rsidR="00C25001" w:rsidRPr="00E05D34" w:rsidRDefault="00C25001" w:rsidP="001D1AF4">
            <w:pPr>
              <w:jc w:val="both"/>
            </w:pPr>
            <w:r w:rsidRPr="00E05D34">
              <w:rPr>
                <w:sz w:val="22"/>
                <w:szCs w:val="22"/>
              </w:rPr>
              <w:t xml:space="preserve">-asigurarea preluarii de la Registratura generala a beneficiarului, prelucrarea si livrarea </w:t>
            </w:r>
            <w:r w:rsidRPr="00E05D34">
              <w:rPr>
                <w:sz w:val="22"/>
                <w:szCs w:val="22"/>
                <w:lang w:val="ro-RO"/>
              </w:rPr>
              <w:t xml:space="preserve">la destinatari a </w:t>
            </w:r>
            <w:r w:rsidRPr="00E05D34">
              <w:rPr>
                <w:sz w:val="22"/>
                <w:szCs w:val="22"/>
              </w:rPr>
              <w:t>trimiterilor de corespondenta prezentate de beneficiar, pe baza evidentelor/</w:t>
            </w:r>
            <w:r>
              <w:rPr>
                <w:sz w:val="22"/>
                <w:szCs w:val="22"/>
              </w:rPr>
              <w:t xml:space="preserve"> </w:t>
            </w:r>
            <w:r w:rsidRPr="00E05D34">
              <w:rPr>
                <w:sz w:val="22"/>
                <w:szCs w:val="22"/>
              </w:rPr>
              <w:t>borderourilor  (evidenta zilnica ), in zilele lucratoare intr-un interval orar ce va fi stabilit de comun acord, in timpul programului de lucru 8-16,  interval orar ce urmeaza a fi inserat in contractul ce va fi semnat intre cele doua parti. Aceasta categorie de corespondenta va fi transmisa de beneficiar in plicuri sigilate pe care acesta, va completa lizibil adresa destinatarului si a expeditorului</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c>
          <w:tcPr>
            <w:tcW w:w="8988" w:type="dxa"/>
            <w:gridSpan w:val="2"/>
            <w:tcBorders>
              <w:left w:val="double" w:sz="4" w:space="0" w:color="auto"/>
              <w:right w:val="double" w:sz="4" w:space="0" w:color="auto"/>
            </w:tcBorders>
          </w:tcPr>
          <w:p w:rsidR="00C25001" w:rsidRPr="00E05D34" w:rsidRDefault="00C25001" w:rsidP="001D1AF4">
            <w:pPr>
              <w:autoSpaceDE w:val="0"/>
              <w:autoSpaceDN w:val="0"/>
              <w:adjustRightInd w:val="0"/>
              <w:jc w:val="both"/>
            </w:pPr>
            <w:r w:rsidRPr="00E05D34">
              <w:rPr>
                <w:sz w:val="22"/>
                <w:szCs w:val="22"/>
              </w:rPr>
              <w:t>-asigurarea preluarii coresponden</w:t>
            </w:r>
            <w:r>
              <w:rPr>
                <w:sz w:val="22"/>
                <w:szCs w:val="22"/>
              </w:rPr>
              <w:t>tei in baza proceselor verbale/</w:t>
            </w:r>
            <w:r w:rsidRPr="00E05D34">
              <w:rPr>
                <w:sz w:val="22"/>
                <w:szCs w:val="22"/>
              </w:rPr>
              <w:t>borderouri emise de beneficiar</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pPr>
          </w:p>
        </w:tc>
      </w:tr>
      <w:tr w:rsidR="00C25001">
        <w:tc>
          <w:tcPr>
            <w:tcW w:w="8988" w:type="dxa"/>
            <w:gridSpan w:val="2"/>
            <w:tcBorders>
              <w:left w:val="double" w:sz="4" w:space="0" w:color="auto"/>
              <w:right w:val="double" w:sz="4" w:space="0" w:color="auto"/>
            </w:tcBorders>
          </w:tcPr>
          <w:p w:rsidR="00C25001" w:rsidRDefault="00C25001" w:rsidP="006C6D9C">
            <w:pPr>
              <w:jc w:val="both"/>
            </w:pPr>
            <w:r>
              <w:rPr>
                <w:sz w:val="22"/>
                <w:szCs w:val="22"/>
              </w:rPr>
              <w:t xml:space="preserve">-asigurarea preluarii zilnice, </w:t>
            </w:r>
            <w:r w:rsidRPr="00E05D34">
              <w:rPr>
                <w:sz w:val="22"/>
                <w:szCs w:val="22"/>
              </w:rPr>
              <w:t xml:space="preserve">in zilele lucratoare intr-un interval orar ce va fi stabilit de comun acord, in timpul programului de lucru 8-16, a facturilor emise de catre SC CRAB SA de la oricare din punctele de lucru </w:t>
            </w:r>
            <w:r>
              <w:rPr>
                <w:sz w:val="22"/>
                <w:szCs w:val="22"/>
              </w:rPr>
              <w:t xml:space="preserve">mentionate mai sus. Predarea </w:t>
            </w:r>
            <w:r w:rsidRPr="00E05D34">
              <w:rPr>
                <w:sz w:val="22"/>
                <w:szCs w:val="22"/>
              </w:rPr>
              <w:t>facturilor se va face pe baza de proces verbal de predare primire, semnat de catre reprezentantii ambelor parti</w:t>
            </w:r>
            <w:r>
              <w:rPr>
                <w:sz w:val="22"/>
                <w:szCs w:val="22"/>
              </w:rPr>
              <w:t xml:space="preserve">, unde se vor preciza urmatoarele date: </w:t>
            </w:r>
          </w:p>
          <w:p w:rsidR="00C25001" w:rsidRDefault="00C25001" w:rsidP="00C40EB0">
            <w:pPr>
              <w:numPr>
                <w:ilvl w:val="0"/>
                <w:numId w:val="48"/>
              </w:numPr>
              <w:jc w:val="both"/>
            </w:pPr>
            <w:r>
              <w:rPr>
                <w:sz w:val="22"/>
                <w:szCs w:val="22"/>
              </w:rPr>
              <w:t>Numar factura</w:t>
            </w:r>
          </w:p>
          <w:p w:rsidR="00C25001" w:rsidRDefault="00C25001" w:rsidP="00C40EB0">
            <w:pPr>
              <w:numPr>
                <w:ilvl w:val="0"/>
                <w:numId w:val="48"/>
              </w:numPr>
              <w:jc w:val="both"/>
            </w:pPr>
            <w:r>
              <w:rPr>
                <w:sz w:val="22"/>
                <w:szCs w:val="22"/>
              </w:rPr>
              <w:t>Nume, prenume client</w:t>
            </w:r>
          </w:p>
          <w:p w:rsidR="00C25001" w:rsidRPr="00C40EB0" w:rsidRDefault="00C25001" w:rsidP="006C6D9C">
            <w:pPr>
              <w:numPr>
                <w:ilvl w:val="0"/>
                <w:numId w:val="48"/>
              </w:numPr>
              <w:jc w:val="both"/>
            </w:pPr>
            <w:r>
              <w:rPr>
                <w:sz w:val="22"/>
                <w:szCs w:val="22"/>
              </w:rPr>
              <w:t xml:space="preserve">Adresa de expeditie a clientului </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c>
          <w:tcPr>
            <w:tcW w:w="8988" w:type="dxa"/>
            <w:gridSpan w:val="2"/>
            <w:tcBorders>
              <w:left w:val="double" w:sz="4" w:space="0" w:color="auto"/>
              <w:right w:val="double" w:sz="4" w:space="0" w:color="auto"/>
            </w:tcBorders>
          </w:tcPr>
          <w:p w:rsidR="00C25001" w:rsidRPr="00C40EB0" w:rsidRDefault="00C25001" w:rsidP="001D1AF4">
            <w:pPr>
              <w:jc w:val="both"/>
            </w:pPr>
            <w:r w:rsidRPr="00E05D34">
              <w:rPr>
                <w:sz w:val="22"/>
                <w:szCs w:val="22"/>
              </w:rPr>
              <w:t>-asigurarea materialelor necesare procesului de implicuire fara nici un cost suplimentar pentru beneficiar, adica plic cu fereastra</w:t>
            </w:r>
            <w:r>
              <w:rPr>
                <w:sz w:val="22"/>
                <w:szCs w:val="22"/>
              </w:rPr>
              <w:t xml:space="preserve"> de dimensiuni</w:t>
            </w:r>
            <w:r w:rsidRPr="00E05D34">
              <w:rPr>
                <w:sz w:val="22"/>
                <w:szCs w:val="22"/>
              </w:rPr>
              <w:t xml:space="preserve"> </w:t>
            </w:r>
            <w:r>
              <w:rPr>
                <w:sz w:val="22"/>
                <w:szCs w:val="22"/>
              </w:rPr>
              <w:t>9cm/4cm</w:t>
            </w:r>
            <w:r w:rsidRPr="00E05D34">
              <w:rPr>
                <w:sz w:val="22"/>
                <w:szCs w:val="22"/>
              </w:rPr>
              <w:t xml:space="preserve"> </w:t>
            </w:r>
            <w:r>
              <w:rPr>
                <w:sz w:val="22"/>
                <w:szCs w:val="22"/>
              </w:rPr>
              <w:t xml:space="preserve">pozitionata in partea dreapta jos la o distanta de cate 2,5 cm atat de latura mica cat si de latura mare a plicului, </w:t>
            </w:r>
            <w:r w:rsidRPr="00E05D34">
              <w:rPr>
                <w:sz w:val="22"/>
                <w:szCs w:val="22"/>
              </w:rPr>
              <w:t>pentru vizibilitatea adresei clientului</w:t>
            </w:r>
            <w:r>
              <w:rPr>
                <w:sz w:val="22"/>
                <w:szCs w:val="22"/>
              </w:rPr>
              <w:t xml:space="preserve">, hartie pentru </w:t>
            </w:r>
            <w:r w:rsidRPr="00E05D34">
              <w:rPr>
                <w:sz w:val="22"/>
                <w:szCs w:val="22"/>
              </w:rPr>
              <w:t>facturi</w:t>
            </w:r>
            <w:r>
              <w:rPr>
                <w:sz w:val="22"/>
                <w:szCs w:val="22"/>
              </w:rPr>
              <w:t xml:space="preserve">, consumabila masina implicuit si service masina implicuit. Formatul facturii este A4 si poate contine minim o pagina, maxim 30 de pagini.Exista cazuri particulare in care acelasi client are un numar mai mare de facturi </w:t>
            </w:r>
            <w:r w:rsidRPr="00153943">
              <w:rPr>
                <w:sz w:val="22"/>
                <w:szCs w:val="22"/>
              </w:rPr>
              <w:t>care vor fi transmise in acelasi plic</w:t>
            </w:r>
            <w:r>
              <w:rPr>
                <w:sz w:val="22"/>
                <w:szCs w:val="22"/>
              </w:rPr>
              <w:t>.</w:t>
            </w:r>
          </w:p>
          <w:p w:rsidR="00C25001" w:rsidRDefault="00C25001" w:rsidP="001D1AF4">
            <w:pPr>
              <w:jc w:val="both"/>
            </w:pPr>
            <w:r w:rsidRPr="00153943">
              <w:rPr>
                <w:sz w:val="22"/>
                <w:szCs w:val="22"/>
              </w:rPr>
              <w:t>Pentru cazurile particulare/exceptionale ofertantul castigator va fi instruit in termen de 3 zile de la data semnarii contractului.</w:t>
            </w:r>
          </w:p>
          <w:p w:rsidR="00C25001" w:rsidRPr="006C6D9C" w:rsidRDefault="00C25001" w:rsidP="001D1AF4">
            <w:pPr>
              <w:jc w:val="both"/>
            </w:pPr>
            <w:r>
              <w:rPr>
                <w:sz w:val="22"/>
                <w:szCs w:val="22"/>
              </w:rPr>
              <w:t>Facturile astfel implicuite vor fi livrate clientilor SC CRAB SA de catre ofertantul declarat castigator respectand conditiile de livrare mentionate.</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c>
          <w:tcPr>
            <w:tcW w:w="8988" w:type="dxa"/>
            <w:gridSpan w:val="2"/>
            <w:tcBorders>
              <w:left w:val="double" w:sz="4" w:space="0" w:color="auto"/>
              <w:right w:val="double" w:sz="4" w:space="0" w:color="auto"/>
            </w:tcBorders>
          </w:tcPr>
          <w:p w:rsidR="00C25001" w:rsidRPr="00E05D34" w:rsidRDefault="00C25001" w:rsidP="001D1AF4">
            <w:pPr>
              <w:jc w:val="both"/>
            </w:pPr>
            <w:r>
              <w:rPr>
                <w:sz w:val="22"/>
                <w:szCs w:val="22"/>
              </w:rPr>
              <w:t>Daca este cazul, cel mult trimestrial,beneficiarul va inmana prestatorului diverse materiale informative ce vor fi livrate clientilor fie in plic, odata cu factura, fie in afara acestuia odata cu livrarea facturii.</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c>
          <w:tcPr>
            <w:tcW w:w="8988" w:type="dxa"/>
            <w:gridSpan w:val="2"/>
            <w:tcBorders>
              <w:left w:val="double" w:sz="4" w:space="0" w:color="auto"/>
              <w:right w:val="double" w:sz="4" w:space="0" w:color="auto"/>
            </w:tcBorders>
          </w:tcPr>
          <w:p w:rsidR="00C25001" w:rsidRPr="00E05D34" w:rsidRDefault="00C25001" w:rsidP="001D1AF4">
            <w:pPr>
              <w:jc w:val="both"/>
            </w:pPr>
            <w:r w:rsidRPr="00E05D34">
              <w:rPr>
                <w:sz w:val="22"/>
                <w:szCs w:val="22"/>
              </w:rPr>
              <w:t>-obligativitatea  asigurarii integritatii si confidentialitatii corespondentei expediate din momentul preluarii acesteia si pana la predarea la destinatar;</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c>
          <w:tcPr>
            <w:tcW w:w="8988" w:type="dxa"/>
            <w:gridSpan w:val="2"/>
            <w:tcBorders>
              <w:left w:val="double" w:sz="4" w:space="0" w:color="auto"/>
              <w:right w:val="double" w:sz="4" w:space="0" w:color="auto"/>
            </w:tcBorders>
          </w:tcPr>
          <w:p w:rsidR="00C25001" w:rsidRPr="00E05D34" w:rsidRDefault="00C25001" w:rsidP="001D1AF4">
            <w:pPr>
              <w:jc w:val="both"/>
            </w:pPr>
            <w:r w:rsidRPr="00E05D34">
              <w:rPr>
                <w:sz w:val="22"/>
                <w:szCs w:val="22"/>
              </w:rPr>
              <w:t xml:space="preserve">-prezentarea cu titlul de model a formularelor  specifice in legatura cu activitatea prestata, si  punerea la dispozitia beneficiarului cu titlu gratuit, pe toata perioada de derulare a contractului a acestor formulare; </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c>
          <w:tcPr>
            <w:tcW w:w="8988" w:type="dxa"/>
            <w:gridSpan w:val="2"/>
            <w:tcBorders>
              <w:left w:val="double" w:sz="4" w:space="0" w:color="auto"/>
              <w:right w:val="double" w:sz="4" w:space="0" w:color="auto"/>
            </w:tcBorders>
          </w:tcPr>
          <w:p w:rsidR="00C25001" w:rsidRPr="00E05D34" w:rsidRDefault="00C25001" w:rsidP="001D1AF4">
            <w:pPr>
              <w:jc w:val="both"/>
            </w:pPr>
            <w:r w:rsidRPr="00E05D34">
              <w:rPr>
                <w:sz w:val="22"/>
                <w:szCs w:val="22"/>
              </w:rPr>
              <w:t>-preluarea corespondentei nu poate fi conditionata de cantitatea acesteia indiferent de categoria acesteia</w:t>
            </w:r>
            <w:r>
              <w:rPr>
                <w:sz w:val="22"/>
                <w:szCs w:val="22"/>
              </w:rPr>
              <w:t xml:space="preserve"> </w:t>
            </w:r>
            <w:r w:rsidRPr="00E05D34">
              <w:rPr>
                <w:sz w:val="22"/>
                <w:szCs w:val="22"/>
              </w:rPr>
              <w:t>(corespondenta implicuita de beneficiar sau facturi)</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c>
          <w:tcPr>
            <w:tcW w:w="8988" w:type="dxa"/>
            <w:gridSpan w:val="2"/>
            <w:tcBorders>
              <w:left w:val="double" w:sz="4" w:space="0" w:color="auto"/>
              <w:right w:val="double" w:sz="4" w:space="0" w:color="auto"/>
            </w:tcBorders>
          </w:tcPr>
          <w:p w:rsidR="00C25001" w:rsidRPr="00E05D34" w:rsidRDefault="00C25001" w:rsidP="001D1AF4">
            <w:pPr>
              <w:jc w:val="both"/>
            </w:pPr>
            <w:r>
              <w:rPr>
                <w:sz w:val="22"/>
                <w:szCs w:val="22"/>
              </w:rPr>
              <w:t xml:space="preserve">-sa asigure inscriptionarea </w:t>
            </w:r>
            <w:r w:rsidRPr="00E05D34">
              <w:rPr>
                <w:sz w:val="22"/>
                <w:szCs w:val="22"/>
              </w:rPr>
              <w:t>(stampilarea) atat pe plicuri cat si pe confirmarile de primire in mod vizibil si lizibil cu datele prestatorului, data de trimitere si de retur in cazul in care nu au putut fi gasiti destinatarii;</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c>
          <w:tcPr>
            <w:tcW w:w="8988" w:type="dxa"/>
            <w:gridSpan w:val="2"/>
            <w:tcBorders>
              <w:left w:val="double" w:sz="4" w:space="0" w:color="auto"/>
              <w:right w:val="double" w:sz="4" w:space="0" w:color="auto"/>
            </w:tcBorders>
          </w:tcPr>
          <w:p w:rsidR="00C25001" w:rsidRDefault="00C25001" w:rsidP="001D1AF4">
            <w:pPr>
              <w:jc w:val="both"/>
            </w:pPr>
            <w:r>
              <w:rPr>
                <w:sz w:val="22"/>
                <w:szCs w:val="22"/>
              </w:rPr>
              <w:t xml:space="preserve">-sa returneze evidentele/borderourile beneficiarului, pe care sunt inscrise numerele de inregistrare, avand inscrisa stampila si semnaturile prestatorului cu data preluarii corespondentei pentru corespondenta simpla, iar la corespondenta recomandata si recomandata cu confirmare de primire sa fie inscriptionat in dreptul fiecarui numar de inregistrare numarul de recomandata cu care a fost trimis plicul </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c>
          <w:tcPr>
            <w:tcW w:w="8988" w:type="dxa"/>
            <w:gridSpan w:val="2"/>
            <w:tcBorders>
              <w:left w:val="double" w:sz="4" w:space="0" w:color="auto"/>
              <w:right w:val="double" w:sz="4" w:space="0" w:color="auto"/>
            </w:tcBorders>
          </w:tcPr>
          <w:p w:rsidR="00C25001" w:rsidRDefault="00C25001" w:rsidP="001D1AF4">
            <w:pPr>
              <w:jc w:val="both"/>
            </w:pPr>
            <w:r>
              <w:rPr>
                <w:sz w:val="22"/>
                <w:szCs w:val="22"/>
              </w:rPr>
              <w:t>-pentru confirmarile de primire se completeaza obligatoriu: data primirii, calitatea primitorului, numele in clar, semnatura primitorului si stampila dupa caz, semnatura si stampila prestatorului sau a partenerului contractual in spatiu alocat</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c>
          <w:tcPr>
            <w:tcW w:w="8988" w:type="dxa"/>
            <w:gridSpan w:val="2"/>
            <w:tcBorders>
              <w:left w:val="double" w:sz="4" w:space="0" w:color="auto"/>
              <w:right w:val="double" w:sz="4" w:space="0" w:color="auto"/>
            </w:tcBorders>
          </w:tcPr>
          <w:p w:rsidR="00C25001" w:rsidRDefault="00C25001" w:rsidP="001D1AF4">
            <w:pPr>
              <w:jc w:val="both"/>
            </w:pPr>
            <w:r w:rsidRPr="00E05D34">
              <w:rPr>
                <w:sz w:val="22"/>
                <w:szCs w:val="22"/>
              </w:rPr>
              <w:t>-pentru retururi de plicuri, se completeaza obligatoriu  campurile referitoare la motivul nepredarii, semnatura si stampila persoanei desemnata in predarea corespondentei;</w:t>
            </w:r>
          </w:p>
          <w:p w:rsidR="00C25001" w:rsidRDefault="00C25001" w:rsidP="001D1AF4">
            <w:pPr>
              <w:jc w:val="both"/>
            </w:pP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c>
          <w:tcPr>
            <w:tcW w:w="8988" w:type="dxa"/>
            <w:gridSpan w:val="2"/>
            <w:tcBorders>
              <w:left w:val="double" w:sz="4" w:space="0" w:color="auto"/>
              <w:right w:val="double" w:sz="4" w:space="0" w:color="auto"/>
            </w:tcBorders>
          </w:tcPr>
          <w:p w:rsidR="00C25001" w:rsidRPr="00E05D34" w:rsidRDefault="00C25001" w:rsidP="00267848">
            <w:pPr>
              <w:jc w:val="both"/>
            </w:pPr>
            <w:r w:rsidRPr="00E05D34">
              <w:rPr>
                <w:sz w:val="22"/>
                <w:szCs w:val="22"/>
              </w:rPr>
              <w:t>-prestatorul</w:t>
            </w:r>
            <w:r>
              <w:rPr>
                <w:sz w:val="22"/>
                <w:szCs w:val="22"/>
              </w:rPr>
              <w:t>/partenerul contractual</w:t>
            </w:r>
            <w:r w:rsidRPr="00E05D34">
              <w:rPr>
                <w:sz w:val="22"/>
                <w:szCs w:val="22"/>
              </w:rPr>
              <w:t xml:space="preserve"> va asigura livrare door-to-door (din usa in usa) in cazul plicurilor cu confirmare de primire si a plicurilor recomandate si in cutia postala in cazul plicurilor simple;</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c>
          <w:tcPr>
            <w:tcW w:w="8988" w:type="dxa"/>
            <w:gridSpan w:val="2"/>
            <w:tcBorders>
              <w:left w:val="double" w:sz="4" w:space="0" w:color="auto"/>
              <w:right w:val="double" w:sz="4" w:space="0" w:color="auto"/>
            </w:tcBorders>
          </w:tcPr>
          <w:p w:rsidR="00C25001" w:rsidRPr="00E05D34" w:rsidRDefault="00C25001" w:rsidP="00267848">
            <w:pPr>
              <w:jc w:val="both"/>
            </w:pPr>
            <w:r w:rsidRPr="00E05D34">
              <w:rPr>
                <w:sz w:val="22"/>
                <w:szCs w:val="22"/>
              </w:rPr>
              <w:t xml:space="preserve">-in cazul plicurilor recomandate, cu sau fara confirmare de primire, daca destinatarul nu este gasit la locul de destinatie se va proceda la livrarea corespondentei </w:t>
            </w:r>
            <w:r w:rsidRPr="00E05D34">
              <w:rPr>
                <w:b/>
                <w:bCs/>
                <w:sz w:val="22"/>
                <w:szCs w:val="22"/>
              </w:rPr>
              <w:t>de 2 ori in termen de maxim 10 zile.</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c>
          <w:tcPr>
            <w:tcW w:w="8988" w:type="dxa"/>
            <w:gridSpan w:val="2"/>
            <w:tcBorders>
              <w:left w:val="double" w:sz="4" w:space="0" w:color="auto"/>
              <w:right w:val="double" w:sz="4" w:space="0" w:color="auto"/>
            </w:tcBorders>
          </w:tcPr>
          <w:p w:rsidR="00C25001" w:rsidRPr="00E05D34" w:rsidRDefault="00C25001" w:rsidP="00267848">
            <w:pPr>
              <w:jc w:val="both"/>
            </w:pPr>
            <w:r w:rsidRPr="00E05D34">
              <w:rPr>
                <w:sz w:val="22"/>
                <w:szCs w:val="22"/>
              </w:rPr>
              <w:t>Predarea catre destinatari a trimiterilor de corespondenta “Recomandat” si “Recomandat cu confirmare de primire” se va face astfel :</w:t>
            </w:r>
          </w:p>
          <w:p w:rsidR="00C25001" w:rsidRPr="00E05D34" w:rsidRDefault="00C25001" w:rsidP="00267848">
            <w:pPr>
              <w:widowControl w:val="0"/>
              <w:suppressAutoHyphens/>
              <w:jc w:val="both"/>
            </w:pPr>
            <w:r>
              <w:rPr>
                <w:b/>
                <w:bCs/>
                <w:sz w:val="22"/>
                <w:szCs w:val="22"/>
              </w:rPr>
              <w:t xml:space="preserve">     - </w:t>
            </w:r>
            <w:r w:rsidRPr="00E05D34">
              <w:rPr>
                <w:b/>
                <w:bCs/>
                <w:sz w:val="22"/>
                <w:szCs w:val="22"/>
              </w:rPr>
              <w:t>pentru persoanele juridice</w:t>
            </w:r>
            <w:r w:rsidRPr="00E05D34">
              <w:rPr>
                <w:sz w:val="22"/>
                <w:szCs w:val="22"/>
              </w:rPr>
              <w:t>: pe baza de semnatura si stampila, indicandu-se si calitatea semnatarului;</w:t>
            </w:r>
          </w:p>
          <w:p w:rsidR="00C25001" w:rsidRPr="00E05D34" w:rsidRDefault="00C25001" w:rsidP="00267848">
            <w:pPr>
              <w:widowControl w:val="0"/>
              <w:suppressAutoHyphens/>
              <w:jc w:val="both"/>
            </w:pPr>
            <w:r>
              <w:rPr>
                <w:b/>
                <w:bCs/>
                <w:sz w:val="22"/>
                <w:szCs w:val="22"/>
              </w:rPr>
              <w:t xml:space="preserve">    - </w:t>
            </w:r>
            <w:r w:rsidRPr="00E05D34">
              <w:rPr>
                <w:b/>
                <w:bCs/>
                <w:sz w:val="22"/>
                <w:szCs w:val="22"/>
              </w:rPr>
              <w:t>pentru persoanele fizice</w:t>
            </w:r>
            <w:r w:rsidRPr="00E05D34">
              <w:rPr>
                <w:sz w:val="22"/>
                <w:szCs w:val="22"/>
              </w:rPr>
              <w:t xml:space="preserve">:  corespondenta va fi predata destinatarilor, sau in lipsa acestora membrilor majori ai familiei, pe baza de semnatura, indicandu-se calitatea semnatarului, precum si seria si numarul actului de identitate. </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c>
          <w:tcPr>
            <w:tcW w:w="8988" w:type="dxa"/>
            <w:gridSpan w:val="2"/>
            <w:tcBorders>
              <w:left w:val="double" w:sz="4" w:space="0" w:color="auto"/>
              <w:right w:val="double" w:sz="4" w:space="0" w:color="auto"/>
            </w:tcBorders>
          </w:tcPr>
          <w:p w:rsidR="00C25001" w:rsidRPr="00E05D34" w:rsidRDefault="00C25001" w:rsidP="00267848">
            <w:pPr>
              <w:widowControl w:val="0"/>
              <w:suppressAutoHyphens/>
              <w:jc w:val="both"/>
            </w:pPr>
            <w:r>
              <w:rPr>
                <w:sz w:val="22"/>
                <w:szCs w:val="22"/>
              </w:rPr>
              <w:t>Ofertantul va prezenta in propunerea tehnica modalitatea de predare a corespondentei recomandate, in cazul in care destinatarul nu a fost gasit la domiciliu de doua ori in termen de maxim 10 zile.</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c>
          <w:tcPr>
            <w:tcW w:w="8988" w:type="dxa"/>
            <w:gridSpan w:val="2"/>
            <w:tcBorders>
              <w:left w:val="double" w:sz="4" w:space="0" w:color="auto"/>
              <w:right w:val="double" w:sz="4" w:space="0" w:color="auto"/>
            </w:tcBorders>
          </w:tcPr>
          <w:p w:rsidR="00C25001" w:rsidRPr="00E05D34" w:rsidRDefault="00C25001" w:rsidP="00267848">
            <w:pPr>
              <w:jc w:val="both"/>
            </w:pPr>
            <w:r w:rsidRPr="00E05D34">
              <w:rPr>
                <w:sz w:val="22"/>
                <w:szCs w:val="22"/>
              </w:rPr>
              <w:t xml:space="preserve">Prestatorul se obliga sa distribuie trimiterile beneficiarului asigurand un timp de circulatie fata de ziua </w:t>
            </w:r>
            <w:r w:rsidRPr="00E05D34">
              <w:rPr>
                <w:b/>
                <w:bCs/>
                <w:sz w:val="22"/>
                <w:szCs w:val="22"/>
              </w:rPr>
              <w:t>Z</w:t>
            </w:r>
            <w:r w:rsidRPr="00E05D34">
              <w:rPr>
                <w:sz w:val="22"/>
                <w:szCs w:val="22"/>
              </w:rPr>
              <w:t xml:space="preserve"> (unde Z este ziua preluar</w:t>
            </w:r>
            <w:r>
              <w:rPr>
                <w:sz w:val="22"/>
                <w:szCs w:val="22"/>
              </w:rPr>
              <w:t xml:space="preserve">ii corespondentei/ facturilor </w:t>
            </w:r>
            <w:r w:rsidRPr="00E05D34">
              <w:rPr>
                <w:sz w:val="22"/>
                <w:szCs w:val="22"/>
              </w:rPr>
              <w:t>de la  beneficiar) de :</w:t>
            </w:r>
          </w:p>
          <w:p w:rsidR="00C25001" w:rsidRPr="00E05D34" w:rsidRDefault="00C25001" w:rsidP="00267848">
            <w:pPr>
              <w:widowControl w:val="0"/>
              <w:numPr>
                <w:ilvl w:val="0"/>
                <w:numId w:val="46"/>
              </w:numPr>
              <w:suppressAutoHyphens/>
              <w:jc w:val="both"/>
            </w:pPr>
            <w:r>
              <w:rPr>
                <w:sz w:val="22"/>
                <w:szCs w:val="22"/>
              </w:rPr>
              <w:t>z + 3,</w:t>
            </w:r>
            <w:r w:rsidRPr="00E05D34">
              <w:rPr>
                <w:sz w:val="22"/>
                <w:szCs w:val="22"/>
              </w:rPr>
              <w:t xml:space="preserve">calculat in zile lucratoare pentru corespondenta interna </w:t>
            </w:r>
            <w:r w:rsidRPr="00E05D34">
              <w:rPr>
                <w:b/>
                <w:bCs/>
                <w:sz w:val="22"/>
                <w:szCs w:val="22"/>
              </w:rPr>
              <w:t>transmisa in judetul Bacau,</w:t>
            </w:r>
            <w:r>
              <w:rPr>
                <w:sz w:val="22"/>
                <w:szCs w:val="22"/>
              </w:rPr>
              <w:t xml:space="preserve"> </w:t>
            </w:r>
            <w:r w:rsidRPr="00E05D34">
              <w:rPr>
                <w:sz w:val="22"/>
                <w:szCs w:val="22"/>
              </w:rPr>
              <w:t>neprioritara din serviciul standard si interna neprioritara din serviciul recomandat;</w:t>
            </w:r>
          </w:p>
          <w:p w:rsidR="00C25001" w:rsidRPr="00E05D34" w:rsidRDefault="00C25001" w:rsidP="00267848">
            <w:pPr>
              <w:widowControl w:val="0"/>
              <w:numPr>
                <w:ilvl w:val="0"/>
                <w:numId w:val="46"/>
              </w:numPr>
              <w:suppressAutoHyphens/>
              <w:jc w:val="both"/>
            </w:pPr>
            <w:r w:rsidRPr="00E05D34">
              <w:rPr>
                <w:sz w:val="22"/>
                <w:szCs w:val="22"/>
              </w:rPr>
              <w:t xml:space="preserve">z + 5, calculat in zile lucratoare pentru corespondenta </w:t>
            </w:r>
            <w:r w:rsidRPr="00E05D34">
              <w:rPr>
                <w:b/>
                <w:bCs/>
                <w:sz w:val="22"/>
                <w:szCs w:val="22"/>
              </w:rPr>
              <w:t>transmisa in tara ,</w:t>
            </w:r>
            <w:r w:rsidRPr="00E05D34">
              <w:rPr>
                <w:sz w:val="22"/>
                <w:szCs w:val="22"/>
              </w:rPr>
              <w:t xml:space="preserve">  neprioritara din serviciul standard si interna neprioritara din serviciul recomandat;</w:t>
            </w:r>
          </w:p>
          <w:p w:rsidR="00C25001" w:rsidRPr="001C5CB5" w:rsidRDefault="00C25001" w:rsidP="00267848">
            <w:pPr>
              <w:widowControl w:val="0"/>
              <w:numPr>
                <w:ilvl w:val="0"/>
                <w:numId w:val="46"/>
              </w:numPr>
              <w:suppressAutoHyphens/>
              <w:jc w:val="both"/>
            </w:pPr>
            <w:r w:rsidRPr="00E05D34">
              <w:rPr>
                <w:sz w:val="22"/>
                <w:szCs w:val="22"/>
              </w:rPr>
              <w:t>z + 8, calculat in zile lucratoare pentru corespondenta  neprioritara din serviciul recomandat cu confirmare de primire pentru trimiterile in tara (termenul nu include timpul de pastrare a corespondentei la dispozitia destinatarului in subunitatea postala);</w:t>
            </w:r>
          </w:p>
          <w:p w:rsidR="00C25001" w:rsidRPr="00E05D34" w:rsidRDefault="00C25001" w:rsidP="00267848">
            <w:pPr>
              <w:widowControl w:val="0"/>
              <w:numPr>
                <w:ilvl w:val="0"/>
                <w:numId w:val="46"/>
              </w:numPr>
              <w:suppressAutoHyphens/>
              <w:jc w:val="both"/>
            </w:pPr>
            <w:r>
              <w:rPr>
                <w:sz w:val="22"/>
                <w:szCs w:val="22"/>
              </w:rPr>
              <w:t xml:space="preserve">z + 1 calculat in zile lucratoare pentru corespondenta la Asociatiile de Proprietari din Municipiul Bacau (Motivam aceasta cerinta intrucat Asociatiile de proprietari calculeaza costurile proprietarilor individual) </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c>
          <w:tcPr>
            <w:tcW w:w="8988" w:type="dxa"/>
            <w:gridSpan w:val="2"/>
            <w:tcBorders>
              <w:left w:val="double" w:sz="4" w:space="0" w:color="auto"/>
              <w:right w:val="double" w:sz="4" w:space="0" w:color="auto"/>
            </w:tcBorders>
          </w:tcPr>
          <w:p w:rsidR="00C25001" w:rsidRDefault="00C25001" w:rsidP="00267848">
            <w:pPr>
              <w:jc w:val="both"/>
            </w:pPr>
            <w:r w:rsidRPr="00E05D34">
              <w:rPr>
                <w:sz w:val="22"/>
                <w:szCs w:val="22"/>
              </w:rPr>
              <w:t>-prestatorul este raspunzator atat de siguranta tuturor operatiunilor si metodelor de prestare utilizate, cat si de calificarea personalului folos</w:t>
            </w:r>
            <w:r>
              <w:rPr>
                <w:sz w:val="22"/>
                <w:szCs w:val="22"/>
              </w:rPr>
              <w:t>it pe toata durata contractului</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c>
          <w:tcPr>
            <w:tcW w:w="8988" w:type="dxa"/>
            <w:gridSpan w:val="2"/>
            <w:tcBorders>
              <w:left w:val="double" w:sz="4" w:space="0" w:color="auto"/>
              <w:right w:val="double" w:sz="4" w:space="0" w:color="auto"/>
            </w:tcBorders>
          </w:tcPr>
          <w:p w:rsidR="00C25001" w:rsidRPr="00E05D34" w:rsidRDefault="00C25001" w:rsidP="00267848">
            <w:pPr>
              <w:jc w:val="both"/>
            </w:pPr>
            <w:r w:rsidRPr="00E05D34">
              <w:rPr>
                <w:sz w:val="22"/>
                <w:szCs w:val="22"/>
                <w:lang w:val="it-IT"/>
              </w:rPr>
              <w:t>-prestatorul va asigura urmărirea electronică atât a trimiterii poştale cât şi a confirmarii de primire.</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c>
          <w:tcPr>
            <w:tcW w:w="8988" w:type="dxa"/>
            <w:gridSpan w:val="2"/>
            <w:tcBorders>
              <w:left w:val="double" w:sz="4" w:space="0" w:color="auto"/>
              <w:right w:val="double" w:sz="4" w:space="0" w:color="auto"/>
            </w:tcBorders>
          </w:tcPr>
          <w:p w:rsidR="00C25001" w:rsidRPr="00E05D34" w:rsidRDefault="00C25001" w:rsidP="00267848">
            <w:pPr>
              <w:jc w:val="both"/>
              <w:rPr>
                <w:lang w:val="it-IT"/>
              </w:rPr>
            </w:pPr>
            <w:r>
              <w:rPr>
                <w:sz w:val="22"/>
                <w:szCs w:val="22"/>
                <w:lang w:val="it-IT"/>
              </w:rPr>
              <w:t xml:space="preserve">-la solicitarea beneficiarului, </w:t>
            </w:r>
            <w:r w:rsidRPr="00E05D34">
              <w:rPr>
                <w:sz w:val="22"/>
                <w:szCs w:val="22"/>
                <w:lang w:val="it-IT"/>
              </w:rPr>
              <w:t>prestatorul va transmite acestuia în timp real informaţii atât despre toate trimiterile care compun o expediţie, cât şi pentru fiecare trimitere sau confirmare de primire în parte.</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c>
          <w:tcPr>
            <w:tcW w:w="8988" w:type="dxa"/>
            <w:gridSpan w:val="2"/>
            <w:tcBorders>
              <w:left w:val="double" w:sz="4" w:space="0" w:color="auto"/>
              <w:right w:val="double" w:sz="4" w:space="0" w:color="auto"/>
            </w:tcBorders>
          </w:tcPr>
          <w:p w:rsidR="00C25001" w:rsidRPr="00E05D34" w:rsidRDefault="00C25001" w:rsidP="00267848">
            <w:pPr>
              <w:jc w:val="both"/>
            </w:pPr>
            <w:r w:rsidRPr="00E05D34">
              <w:rPr>
                <w:sz w:val="22"/>
                <w:szCs w:val="22"/>
              </w:rPr>
              <w:t>-prestatorul va comunica modalitatea de urmărire electronică a trimiterilor poştale înregistrate</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c>
          <w:tcPr>
            <w:tcW w:w="8988" w:type="dxa"/>
            <w:gridSpan w:val="2"/>
            <w:tcBorders>
              <w:left w:val="double" w:sz="4" w:space="0" w:color="auto"/>
              <w:right w:val="double" w:sz="4" w:space="0" w:color="auto"/>
            </w:tcBorders>
          </w:tcPr>
          <w:p w:rsidR="00C25001" w:rsidRPr="00E05D34" w:rsidRDefault="00C25001" w:rsidP="00267848">
            <w:pPr>
              <w:pStyle w:val="BodyText2"/>
              <w:jc w:val="both"/>
              <w:rPr>
                <w:rFonts w:ascii="Times New Roman" w:hAnsi="Times New Roman" w:cs="Times New Roman"/>
                <w:b w:val="0"/>
                <w:bCs w:val="0"/>
              </w:rPr>
            </w:pPr>
            <w:r w:rsidRPr="00E05D34">
              <w:rPr>
                <w:rFonts w:ascii="Times New Roman" w:hAnsi="Times New Roman" w:cs="Times New Roman"/>
                <w:b w:val="0"/>
                <w:bCs w:val="0"/>
              </w:rPr>
              <w:t xml:space="preserve">-prestatorul va </w:t>
            </w:r>
            <w:r>
              <w:rPr>
                <w:rFonts w:ascii="Times New Roman" w:hAnsi="Times New Roman" w:cs="Times New Roman"/>
                <w:b w:val="0"/>
                <w:bCs w:val="0"/>
              </w:rPr>
              <w:t>respecta prevederile Legii  nr.</w:t>
            </w:r>
            <w:r w:rsidRPr="00E05D34">
              <w:rPr>
                <w:rFonts w:ascii="Times New Roman" w:hAnsi="Times New Roman" w:cs="Times New Roman"/>
                <w:b w:val="0"/>
                <w:bCs w:val="0"/>
              </w:rPr>
              <w:t>102/2005 privind înfiinţarea, organizarea şi funcţionarea Autorităţii Naţionale de Supraveghere a Prelucrării Datelor cu Caracter Personal, modificata si completata prin Legea nr.129/2018;</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rPr>
          <w:gridBefore w:val="1"/>
        </w:trPr>
        <w:tc>
          <w:tcPr>
            <w:tcW w:w="8988" w:type="dxa"/>
            <w:tcBorders>
              <w:left w:val="double" w:sz="4" w:space="0" w:color="auto"/>
              <w:right w:val="double" w:sz="4" w:space="0" w:color="auto"/>
            </w:tcBorders>
          </w:tcPr>
          <w:p w:rsidR="00C25001" w:rsidRPr="00E05D34" w:rsidRDefault="00C25001" w:rsidP="00267848">
            <w:pPr>
              <w:pStyle w:val="BodyText2"/>
              <w:jc w:val="both"/>
              <w:rPr>
                <w:rFonts w:ascii="Times New Roman" w:hAnsi="Times New Roman" w:cs="Times New Roman"/>
                <w:b w:val="0"/>
                <w:bCs w:val="0"/>
              </w:rPr>
            </w:pPr>
            <w:r w:rsidRPr="00E05D34">
              <w:rPr>
                <w:rFonts w:ascii="Times New Roman" w:hAnsi="Times New Roman" w:cs="Times New Roman"/>
                <w:b w:val="0"/>
                <w:bCs w:val="0"/>
              </w:rPr>
              <w:t>-prestatorul va  raspunde fata de  beneficiar pentru serviciile ce fac obiectul contractului potrivit prevederilor OUG nr 13/2013 privind serviciile postale, Legea 187/2013, Decizia ANCOM nr.</w:t>
            </w:r>
            <w:r>
              <w:rPr>
                <w:rFonts w:ascii="Times New Roman" w:hAnsi="Times New Roman" w:cs="Times New Roman"/>
                <w:b w:val="0"/>
                <w:bCs w:val="0"/>
              </w:rPr>
              <w:t xml:space="preserve"> </w:t>
            </w:r>
            <w:r w:rsidRPr="00E05D34">
              <w:rPr>
                <w:rFonts w:ascii="Times New Roman" w:hAnsi="Times New Roman" w:cs="Times New Roman"/>
                <w:b w:val="0"/>
                <w:bCs w:val="0"/>
              </w:rPr>
              <w:t xml:space="preserve">1158/2013, Decizia ANRC nr.2858/2007, OUG 31/2002 ; </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rPr>
          <w:gridBefore w:val="1"/>
        </w:trPr>
        <w:tc>
          <w:tcPr>
            <w:tcW w:w="8988" w:type="dxa"/>
            <w:tcBorders>
              <w:left w:val="double" w:sz="4" w:space="0" w:color="auto"/>
              <w:right w:val="double" w:sz="4" w:space="0" w:color="auto"/>
            </w:tcBorders>
          </w:tcPr>
          <w:p w:rsidR="00C25001" w:rsidRPr="00E05D34" w:rsidRDefault="00C25001" w:rsidP="00267848">
            <w:pPr>
              <w:pStyle w:val="BodyText2"/>
              <w:jc w:val="both"/>
              <w:rPr>
                <w:rFonts w:ascii="Times New Roman" w:hAnsi="Times New Roman" w:cs="Times New Roman"/>
                <w:b w:val="0"/>
                <w:bCs w:val="0"/>
              </w:rPr>
            </w:pPr>
            <w:r>
              <w:rPr>
                <w:rFonts w:ascii="Times New Roman" w:hAnsi="Times New Roman" w:cs="Times New Roman"/>
                <w:b w:val="0"/>
                <w:bCs w:val="0"/>
              </w:rPr>
              <w:t>-pe toata durata prestarii serviciului, prestatorul va raspunde pentru pierderea totala sau partiala a corespondentei precum si pentru pagubele pricinuite destinatarilor, potrivit legislatiei in vigoare</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rPr>
          <w:gridBefore w:val="1"/>
        </w:trPr>
        <w:tc>
          <w:tcPr>
            <w:tcW w:w="8988" w:type="dxa"/>
            <w:tcBorders>
              <w:left w:val="double" w:sz="4" w:space="0" w:color="auto"/>
              <w:right w:val="double" w:sz="4" w:space="0" w:color="auto"/>
            </w:tcBorders>
          </w:tcPr>
          <w:p w:rsidR="00C25001" w:rsidRPr="00E05D34" w:rsidRDefault="00C25001" w:rsidP="00267848">
            <w:pPr>
              <w:widowControl w:val="0"/>
              <w:tabs>
                <w:tab w:val="left" w:pos="4320"/>
              </w:tabs>
              <w:suppressAutoHyphens/>
              <w:jc w:val="both"/>
            </w:pPr>
            <w:r w:rsidRPr="00E05D34">
              <w:rPr>
                <w:sz w:val="22"/>
                <w:szCs w:val="22"/>
              </w:rPr>
              <w:t>-in cazul prestarii serviciilor postale dupa termenul convenit, prestatorul va fi obligat la plata valorii trimiterii finalizate cu intarziere.Suma reprezentand contravaloarea trimiterilor finalizate cu intarziere va fi calculata de beneficiar si  va fi comunicata in scris prestatorului, urmand a se deduce din valoarea facturii;</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rPr>
          <w:gridBefore w:val="1"/>
        </w:trPr>
        <w:tc>
          <w:tcPr>
            <w:tcW w:w="8988" w:type="dxa"/>
            <w:tcBorders>
              <w:left w:val="double" w:sz="4" w:space="0" w:color="auto"/>
              <w:right w:val="double" w:sz="4" w:space="0" w:color="auto"/>
            </w:tcBorders>
          </w:tcPr>
          <w:p w:rsidR="00C25001" w:rsidRPr="00E05D34" w:rsidRDefault="00C25001" w:rsidP="00267848">
            <w:pPr>
              <w:widowControl w:val="0"/>
              <w:tabs>
                <w:tab w:val="left" w:pos="0"/>
              </w:tabs>
              <w:suppressAutoHyphens/>
              <w:jc w:val="both"/>
            </w:pPr>
            <w:r w:rsidRPr="00E05D34">
              <w:rPr>
                <w:sz w:val="22"/>
                <w:szCs w:val="22"/>
              </w:rPr>
              <w:t>-prestatorul  va solutiona eventualele reclamatii primite din partea beneficiarului cu privire la prestarea serviciilor postale ce fac obiectul contractului in termenul legal, respectiv in  maxim 3 luni de la data introducerii  reclamatiei;</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rPr>
          <w:gridBefore w:val="1"/>
        </w:trPr>
        <w:tc>
          <w:tcPr>
            <w:tcW w:w="8988" w:type="dxa"/>
            <w:tcBorders>
              <w:left w:val="double" w:sz="4" w:space="0" w:color="auto"/>
              <w:right w:val="double" w:sz="4" w:space="0" w:color="auto"/>
            </w:tcBorders>
          </w:tcPr>
          <w:p w:rsidR="00C25001" w:rsidRPr="00E05D34" w:rsidRDefault="00C25001" w:rsidP="00267848">
            <w:pPr>
              <w:widowControl w:val="0"/>
              <w:tabs>
                <w:tab w:val="left" w:pos="4320"/>
              </w:tabs>
              <w:suppressAutoHyphens/>
              <w:jc w:val="both"/>
            </w:pPr>
            <w:r w:rsidRPr="00E05D34">
              <w:rPr>
                <w:sz w:val="22"/>
                <w:szCs w:val="22"/>
              </w:rPr>
              <w:t>-prestatorul are obligatia de a preciza explicit in cadrul ofertei tehnice respectarea obligatiilor referitoare la conditiile de munca si protectia muncii, precum si la conditiile privind protectia mediului,care sunt in vigoare la nivel national, aferenta indeplinirii obligatiilor contractuale asumate.</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rPr>
          <w:gridBefore w:val="1"/>
        </w:trPr>
        <w:tc>
          <w:tcPr>
            <w:tcW w:w="8988" w:type="dxa"/>
            <w:tcBorders>
              <w:left w:val="double" w:sz="4" w:space="0" w:color="auto"/>
              <w:right w:val="double" w:sz="4" w:space="0" w:color="auto"/>
            </w:tcBorders>
          </w:tcPr>
          <w:p w:rsidR="00C25001" w:rsidRPr="00E05D34" w:rsidRDefault="00C25001" w:rsidP="00267848">
            <w:pPr>
              <w:widowControl w:val="0"/>
              <w:tabs>
                <w:tab w:val="left" w:pos="4320"/>
              </w:tabs>
              <w:suppressAutoHyphens/>
              <w:jc w:val="both"/>
            </w:pPr>
            <w:r w:rsidRPr="00E05D34">
              <w:rPr>
                <w:sz w:val="22"/>
                <w:szCs w:val="22"/>
              </w:rPr>
              <w:t>-prestatorul va trebui sa faca dovada detinerii unui echipament de implicuire (se va prezenta in copie factura achizitie / contract de leasing valabile cu minim o luna inaintea depunerii ofertelor);</w:t>
            </w:r>
          </w:p>
        </w:tc>
        <w:tc>
          <w:tcPr>
            <w:tcW w:w="2280" w:type="dxa"/>
            <w:tcBorders>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rPr>
          <w:gridBefore w:val="1"/>
        </w:trPr>
        <w:tc>
          <w:tcPr>
            <w:tcW w:w="8988" w:type="dxa"/>
            <w:tcBorders>
              <w:top w:val="double" w:sz="4" w:space="0" w:color="auto"/>
              <w:left w:val="double" w:sz="4" w:space="0" w:color="auto"/>
              <w:right w:val="double" w:sz="4" w:space="0" w:color="auto"/>
            </w:tcBorders>
          </w:tcPr>
          <w:p w:rsidR="00C25001" w:rsidRPr="007D2DEB" w:rsidRDefault="00C25001" w:rsidP="001D1AF4">
            <w:pPr>
              <w:widowControl w:val="0"/>
              <w:tabs>
                <w:tab w:val="left" w:pos="4320"/>
              </w:tabs>
              <w:suppressAutoHyphens/>
              <w:jc w:val="both"/>
              <w:rPr>
                <w:b/>
                <w:bCs/>
              </w:rPr>
            </w:pPr>
            <w:r w:rsidRPr="007D2DEB">
              <w:rPr>
                <w:b/>
                <w:bCs/>
              </w:rPr>
              <w:t xml:space="preserve">CONDITII DE PARTICIPARE: </w:t>
            </w:r>
          </w:p>
        </w:tc>
        <w:tc>
          <w:tcPr>
            <w:tcW w:w="2280" w:type="dxa"/>
            <w:tcBorders>
              <w:top w:val="double" w:sz="4" w:space="0" w:color="auto"/>
              <w:left w:val="double" w:sz="4" w:space="0" w:color="auto"/>
              <w:right w:val="double" w:sz="4" w:space="0" w:color="auto"/>
            </w:tcBorders>
          </w:tcPr>
          <w:p w:rsidR="00C25001" w:rsidRPr="00857F78" w:rsidRDefault="00C25001" w:rsidP="001D1AF4">
            <w:pPr>
              <w:autoSpaceDE w:val="0"/>
              <w:autoSpaceDN w:val="0"/>
              <w:adjustRightInd w:val="0"/>
              <w:jc w:val="center"/>
            </w:pPr>
          </w:p>
        </w:tc>
      </w:tr>
      <w:tr w:rsidR="00C25001">
        <w:trPr>
          <w:gridBefore w:val="1"/>
        </w:trPr>
        <w:tc>
          <w:tcPr>
            <w:tcW w:w="8988" w:type="dxa"/>
            <w:tcBorders>
              <w:left w:val="double" w:sz="4" w:space="0" w:color="auto"/>
              <w:right w:val="double" w:sz="4" w:space="0" w:color="auto"/>
            </w:tcBorders>
          </w:tcPr>
          <w:p w:rsidR="00C25001" w:rsidRPr="00E73A56" w:rsidRDefault="00C25001" w:rsidP="001D1AF4">
            <w:pPr>
              <w:autoSpaceDE w:val="0"/>
              <w:autoSpaceDN w:val="0"/>
              <w:adjustRightInd w:val="0"/>
              <w:spacing w:line="276" w:lineRule="auto"/>
              <w:jc w:val="both"/>
              <w:rPr>
                <w:b/>
                <w:bCs/>
              </w:rPr>
            </w:pPr>
            <w:r w:rsidRPr="00E73A56">
              <w:rPr>
                <w:b/>
                <w:bCs/>
              </w:rPr>
              <w:t>Ofertantii vor prezenta următoarele documente:</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Pr>
        <w:tc>
          <w:tcPr>
            <w:tcW w:w="8988" w:type="dxa"/>
            <w:tcBorders>
              <w:left w:val="double" w:sz="4" w:space="0" w:color="auto"/>
              <w:right w:val="double" w:sz="4" w:space="0" w:color="auto"/>
            </w:tcBorders>
          </w:tcPr>
          <w:p w:rsidR="00C25001" w:rsidRPr="00E05D34" w:rsidRDefault="00C25001" w:rsidP="001D1AF4">
            <w:pPr>
              <w:autoSpaceDE w:val="0"/>
              <w:autoSpaceDN w:val="0"/>
              <w:adjustRightInd w:val="0"/>
              <w:jc w:val="both"/>
            </w:pPr>
            <w:r w:rsidRPr="00E05D34">
              <w:rPr>
                <w:sz w:val="22"/>
                <w:szCs w:val="22"/>
              </w:rPr>
              <w:t xml:space="preserve">-Certificat de inregistrare ONRC, in copie lizibila cu mentiunea ,,Conform cu originalul,, </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Pr>
        <w:tc>
          <w:tcPr>
            <w:tcW w:w="8988" w:type="dxa"/>
            <w:tcBorders>
              <w:left w:val="double" w:sz="4" w:space="0" w:color="auto"/>
              <w:right w:val="double" w:sz="4" w:space="0" w:color="auto"/>
            </w:tcBorders>
          </w:tcPr>
          <w:p w:rsidR="00C25001" w:rsidRPr="00E05D34" w:rsidRDefault="00C25001" w:rsidP="001D1AF4">
            <w:pPr>
              <w:jc w:val="both"/>
              <w:rPr>
                <w:lang w:val="fr-FR"/>
              </w:rPr>
            </w:pPr>
            <w:r w:rsidRPr="00E05D34">
              <w:rPr>
                <w:sz w:val="22"/>
                <w:szCs w:val="22"/>
                <w:lang w:val="fr-FR"/>
              </w:rPr>
              <w:t>-Certificat constatator emis de Oficiul Registrului Comerţului</w:t>
            </w:r>
            <w:r w:rsidRPr="00E05D34">
              <w:rPr>
                <w:sz w:val="22"/>
                <w:szCs w:val="22"/>
              </w:rPr>
              <w:t>, in copie lizibila cu mentiunea ,,Conform cu originalul ,,</w:t>
            </w:r>
            <w:r w:rsidRPr="00E05D34">
              <w:rPr>
                <w:sz w:val="22"/>
                <w:szCs w:val="22"/>
                <w:lang w:val="fr-FR"/>
              </w:rPr>
              <w:t xml:space="preserve">-Obiectul de activitate principal : Cod CAEN 5320 –Alte activitati postale si de curier in original sau copie lizibila cu mentiunea </w:t>
            </w:r>
            <w:r w:rsidRPr="00E05D34">
              <w:rPr>
                <w:sz w:val="22"/>
                <w:szCs w:val="22"/>
              </w:rPr>
              <w:t>,,Conform cu originalul ,,-</w:t>
            </w:r>
            <w:r w:rsidRPr="00E05D34">
              <w:rPr>
                <w:sz w:val="22"/>
                <w:szCs w:val="22"/>
                <w:lang w:val="fr-FR"/>
              </w:rPr>
              <w:t>valabil la momentul prezentarii</w:t>
            </w:r>
            <w:r w:rsidRPr="00E05D34">
              <w:rPr>
                <w:sz w:val="22"/>
                <w:szCs w:val="22"/>
              </w:rPr>
              <w:t>;</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Pr>
        <w:tc>
          <w:tcPr>
            <w:tcW w:w="8988" w:type="dxa"/>
            <w:tcBorders>
              <w:left w:val="double" w:sz="4" w:space="0" w:color="auto"/>
              <w:right w:val="double" w:sz="4" w:space="0" w:color="auto"/>
            </w:tcBorders>
          </w:tcPr>
          <w:p w:rsidR="00C25001" w:rsidRPr="00E05D34" w:rsidRDefault="00C25001" w:rsidP="001D1AF4">
            <w:pPr>
              <w:jc w:val="both"/>
            </w:pPr>
            <w:r w:rsidRPr="00E05D34">
              <w:rPr>
                <w:sz w:val="22"/>
                <w:szCs w:val="22"/>
              </w:rPr>
              <w:t>-Autorizatie de prestari servicii postale conform art.5 din OUG</w:t>
            </w:r>
            <w:r>
              <w:rPr>
                <w:sz w:val="22"/>
                <w:szCs w:val="22"/>
              </w:rPr>
              <w:t xml:space="preserve"> </w:t>
            </w:r>
            <w:r w:rsidRPr="00E05D34">
              <w:rPr>
                <w:sz w:val="22"/>
                <w:szCs w:val="22"/>
              </w:rPr>
              <w:t>13/2013 in copie / copie legalizata / copie lizibila cu mentiunea ,,Conform cu originalul ,,-</w:t>
            </w:r>
            <w:r w:rsidRPr="00E05D34">
              <w:rPr>
                <w:sz w:val="22"/>
                <w:szCs w:val="22"/>
                <w:lang w:val="fr-FR"/>
              </w:rPr>
              <w:t xml:space="preserve"> valabila la momentul prezentarii </w:t>
            </w:r>
            <w:r>
              <w:rPr>
                <w:sz w:val="22"/>
                <w:szCs w:val="22"/>
                <w:lang w:val="fr-FR"/>
              </w:rPr>
              <w:t xml:space="preserve">sau un contract valabil la momentul prezentarii cu o societate prestatoare de servicii postale autorizata conform art.5 din OUG 13/2013 ; se va anexa autorizatia acesteia in copie lizibila cu mentiunea ”Conform cu originalul”- valabila la momentul prezentarii </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Pr>
        <w:tc>
          <w:tcPr>
            <w:tcW w:w="8988" w:type="dxa"/>
            <w:tcBorders>
              <w:left w:val="double" w:sz="4" w:space="0" w:color="auto"/>
              <w:right w:val="double" w:sz="4" w:space="0" w:color="auto"/>
            </w:tcBorders>
          </w:tcPr>
          <w:p w:rsidR="00C25001" w:rsidRPr="00E05D34" w:rsidRDefault="00C25001" w:rsidP="001D1AF4">
            <w:pPr>
              <w:jc w:val="both"/>
            </w:pPr>
            <w:r w:rsidRPr="00E05D34">
              <w:rPr>
                <w:sz w:val="22"/>
                <w:szCs w:val="22"/>
              </w:rPr>
              <w:t>-Certificat constatator privind indeplinirea obligatiilor exigibile  de plata a impozitelor si taxelor datorate la bugetul de stat din care sa reiasa ca ofertantul nu are datorii scadende la moment</w:t>
            </w:r>
            <w:r>
              <w:rPr>
                <w:sz w:val="22"/>
                <w:szCs w:val="22"/>
              </w:rPr>
              <w:t xml:space="preserve">ul prezentarii in original sau </w:t>
            </w:r>
            <w:r w:rsidRPr="00E05D34">
              <w:rPr>
                <w:sz w:val="22"/>
                <w:szCs w:val="22"/>
              </w:rPr>
              <w:t>copie lizibila cu mentiunea ,,Conform cu originalul ,,- valabil la momentul prezentarii;</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Pr>
        <w:tc>
          <w:tcPr>
            <w:tcW w:w="8988" w:type="dxa"/>
            <w:tcBorders>
              <w:left w:val="double" w:sz="4" w:space="0" w:color="auto"/>
              <w:right w:val="double" w:sz="4" w:space="0" w:color="auto"/>
            </w:tcBorders>
          </w:tcPr>
          <w:p w:rsidR="00C25001" w:rsidRPr="00E05D34" w:rsidRDefault="00C25001" w:rsidP="001D1AF4">
            <w:pPr>
              <w:jc w:val="both"/>
            </w:pPr>
            <w:r w:rsidRPr="00E05D34">
              <w:rPr>
                <w:sz w:val="22"/>
                <w:szCs w:val="22"/>
              </w:rPr>
              <w:t>- Certificat constatator privind indep</w:t>
            </w:r>
            <w:r>
              <w:rPr>
                <w:sz w:val="22"/>
                <w:szCs w:val="22"/>
              </w:rPr>
              <w:t xml:space="preserve">linirea obligatiilor exigibile </w:t>
            </w:r>
            <w:r w:rsidRPr="00E05D34">
              <w:rPr>
                <w:sz w:val="22"/>
                <w:szCs w:val="22"/>
              </w:rPr>
              <w:t>de plata a impozitelor si taxelor locale din care sa reiasa ca ofertantul nu are datorii scadende la momentul prezentarii in original sau copie lizibila cu mentiunea ,,Conform cu origina</w:t>
            </w:r>
            <w:r>
              <w:rPr>
                <w:sz w:val="22"/>
                <w:szCs w:val="22"/>
              </w:rPr>
              <w:t>lul,, -</w:t>
            </w:r>
            <w:r w:rsidRPr="00E05D34">
              <w:rPr>
                <w:sz w:val="22"/>
                <w:szCs w:val="22"/>
              </w:rPr>
              <w:t>valabil la momentul prezentarii</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Pr>
        <w:tc>
          <w:tcPr>
            <w:tcW w:w="8988" w:type="dxa"/>
            <w:tcBorders>
              <w:left w:val="double" w:sz="4" w:space="0" w:color="auto"/>
              <w:right w:val="double" w:sz="4" w:space="0" w:color="auto"/>
            </w:tcBorders>
          </w:tcPr>
          <w:p w:rsidR="00C25001" w:rsidRPr="00E05D34" w:rsidRDefault="00C25001" w:rsidP="001D1AF4">
            <w:pPr>
              <w:jc w:val="both"/>
            </w:pPr>
            <w:r w:rsidRPr="00E05D34">
              <w:rPr>
                <w:sz w:val="22"/>
                <w:szCs w:val="22"/>
              </w:rPr>
              <w:t>-Declaraţie privind neîncadrarea in situatiile prevazute la art.73,177,178,180 din Legea nr. 99/2016, conform modelelor din sectiunea formulare, a documentelor de atribuire (in cazul unei asocieri/subcontractari  se vor prezenta si de catre asociati/subcontractanti) ;</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Pr>
        <w:tc>
          <w:tcPr>
            <w:tcW w:w="8988" w:type="dxa"/>
            <w:tcBorders>
              <w:left w:val="double" w:sz="4" w:space="0" w:color="auto"/>
              <w:right w:val="double" w:sz="4" w:space="0" w:color="auto"/>
            </w:tcBorders>
          </w:tcPr>
          <w:p w:rsidR="00C25001" w:rsidRPr="00E05D34" w:rsidRDefault="00C25001" w:rsidP="001D1AF4">
            <w:pPr>
              <w:jc w:val="both"/>
            </w:pPr>
            <w:r w:rsidRPr="00E05D34">
              <w:rPr>
                <w:sz w:val="22"/>
                <w:szCs w:val="22"/>
              </w:rPr>
              <w:t>-imputernicire din partea ofertantului pentru reprezentantul legal al acestuia</w:t>
            </w:r>
            <w:r>
              <w:rPr>
                <w:sz w:val="22"/>
                <w:szCs w:val="22"/>
              </w:rPr>
              <w:t xml:space="preserve"> </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Pr>
        <w:tc>
          <w:tcPr>
            <w:tcW w:w="8988" w:type="dxa"/>
            <w:tcBorders>
              <w:left w:val="double" w:sz="4" w:space="0" w:color="auto"/>
              <w:right w:val="double" w:sz="4" w:space="0" w:color="auto"/>
            </w:tcBorders>
          </w:tcPr>
          <w:p w:rsidR="00C25001" w:rsidRPr="00E05D34" w:rsidRDefault="00C25001" w:rsidP="001D1AF4">
            <w:pPr>
              <w:jc w:val="both"/>
            </w:pPr>
            <w:r w:rsidRPr="00E05D34">
              <w:rPr>
                <w:sz w:val="22"/>
                <w:szCs w:val="22"/>
              </w:rPr>
              <w:t>-declaratie si acord asociere semnat si parafat de catre reprezentantul imputernicit – daca este cazul;</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Pr>
        <w:tc>
          <w:tcPr>
            <w:tcW w:w="8988" w:type="dxa"/>
            <w:tcBorders>
              <w:left w:val="double" w:sz="4" w:space="0" w:color="auto"/>
              <w:right w:val="double" w:sz="4" w:space="0" w:color="auto"/>
            </w:tcBorders>
          </w:tcPr>
          <w:p w:rsidR="00C25001" w:rsidRPr="00E05D34" w:rsidRDefault="00C25001" w:rsidP="001D1AF4">
            <w:pPr>
              <w:jc w:val="both"/>
            </w:pPr>
            <w:r w:rsidRPr="00E05D34">
              <w:rPr>
                <w:sz w:val="22"/>
                <w:szCs w:val="22"/>
              </w:rPr>
              <w:t>-declaratie si acord subcontractare,  semnat si parafat de catre reprezentantul imputernicit – daca este cazul;</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Pr>
        <w:tc>
          <w:tcPr>
            <w:tcW w:w="8988" w:type="dxa"/>
            <w:tcBorders>
              <w:left w:val="double" w:sz="4" w:space="0" w:color="auto"/>
              <w:right w:val="double" w:sz="4" w:space="0" w:color="auto"/>
            </w:tcBorders>
          </w:tcPr>
          <w:p w:rsidR="00C25001" w:rsidRPr="00E05D34" w:rsidRDefault="00C25001" w:rsidP="001D1AF4">
            <w:pPr>
              <w:jc w:val="both"/>
            </w:pPr>
            <w:r w:rsidRPr="00E05D34">
              <w:rPr>
                <w:sz w:val="22"/>
                <w:szCs w:val="22"/>
              </w:rPr>
              <w:t>-Dovada detinerii a minim un echipament de anvelopare/implicuire;</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Pr>
        <w:tc>
          <w:tcPr>
            <w:tcW w:w="8988" w:type="dxa"/>
            <w:tcBorders>
              <w:left w:val="double" w:sz="4" w:space="0" w:color="auto"/>
              <w:right w:val="double" w:sz="4" w:space="0" w:color="auto"/>
            </w:tcBorders>
          </w:tcPr>
          <w:p w:rsidR="00C25001" w:rsidRPr="00E05D34" w:rsidRDefault="00C25001" w:rsidP="001D1AF4">
            <w:pPr>
              <w:jc w:val="both"/>
            </w:pPr>
            <w:r w:rsidRPr="00E05D34">
              <w:rPr>
                <w:sz w:val="22"/>
                <w:szCs w:val="22"/>
              </w:rPr>
              <w:t>-Documentele mentionate mai sus se vor preze</w:t>
            </w:r>
            <w:r>
              <w:rPr>
                <w:sz w:val="22"/>
                <w:szCs w:val="22"/>
              </w:rPr>
              <w:t>nta in original sau in copie ,,</w:t>
            </w:r>
            <w:r w:rsidRPr="00E05D34">
              <w:rPr>
                <w:sz w:val="22"/>
                <w:szCs w:val="22"/>
              </w:rPr>
              <w:t>conform cu originalul</w:t>
            </w:r>
            <w:r>
              <w:rPr>
                <w:sz w:val="22"/>
                <w:szCs w:val="22"/>
              </w:rPr>
              <w:t>,,</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Pr>
        <w:tc>
          <w:tcPr>
            <w:tcW w:w="8988" w:type="dxa"/>
            <w:tcBorders>
              <w:left w:val="double" w:sz="4" w:space="0" w:color="auto"/>
              <w:right w:val="double" w:sz="4" w:space="0" w:color="auto"/>
            </w:tcBorders>
          </w:tcPr>
          <w:p w:rsidR="00C25001" w:rsidRPr="00E05D34" w:rsidRDefault="00C25001" w:rsidP="001D1AF4">
            <w:pPr>
              <w:jc w:val="both"/>
            </w:pPr>
            <w:r>
              <w:rPr>
                <w:sz w:val="22"/>
                <w:szCs w:val="22"/>
              </w:rPr>
              <w:t xml:space="preserve">Persoanele, din cadrul entitatii contractante, care aproba/semneaza documente emise in legatura sau pentru procedura de atribuire: Nina Chiper, Gabriela-Luiza Gherasim, Monica-Elena Luca, Daniela Costras, Dan-Irinel Bruma, Ioan Ichim, Florin Turcu, Ioana-Mihaela Borcea, Monica Benedic, Florin-Gheorghe Ancuta, Petru Andrei, Ciprian Lupu. </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Pr>
        <w:tc>
          <w:tcPr>
            <w:tcW w:w="8988" w:type="dxa"/>
            <w:tcBorders>
              <w:left w:val="double" w:sz="4" w:space="0" w:color="auto"/>
              <w:right w:val="double" w:sz="4" w:space="0" w:color="auto"/>
            </w:tcBorders>
          </w:tcPr>
          <w:p w:rsidR="00C25001" w:rsidRPr="008F0C6F" w:rsidRDefault="00C25001" w:rsidP="001D1AF4">
            <w:pPr>
              <w:jc w:val="both"/>
              <w:rPr>
                <w:b/>
                <w:bCs/>
              </w:rPr>
            </w:pPr>
            <w:r w:rsidRPr="008F0C6F">
              <w:rPr>
                <w:b/>
                <w:bCs/>
                <w:sz w:val="22"/>
                <w:szCs w:val="22"/>
              </w:rPr>
              <w:t xml:space="preserve">Procesarea confirmarilor si retururilor: </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Pr>
        <w:tc>
          <w:tcPr>
            <w:tcW w:w="8988" w:type="dxa"/>
            <w:tcBorders>
              <w:left w:val="double" w:sz="4" w:space="0" w:color="auto"/>
              <w:right w:val="double" w:sz="4" w:space="0" w:color="auto"/>
            </w:tcBorders>
          </w:tcPr>
          <w:p w:rsidR="00C25001" w:rsidRPr="008F0C6F" w:rsidRDefault="00C25001" w:rsidP="001D1AF4">
            <w:pPr>
              <w:tabs>
                <w:tab w:val="left" w:pos="2160"/>
              </w:tabs>
              <w:spacing w:line="276" w:lineRule="auto"/>
              <w:jc w:val="both"/>
              <w:rPr>
                <w:lang w:val="fr-FR"/>
              </w:rPr>
            </w:pPr>
            <w:r w:rsidRPr="008F0C6F">
              <w:rPr>
                <w:sz w:val="22"/>
                <w:szCs w:val="22"/>
                <w:lang w:val="fr-FR"/>
              </w:rPr>
              <w:t>Dupa expedierea cu succes se vor livra fisiere tabelare/borderouri scriptice ce vor contine :</w:t>
            </w:r>
          </w:p>
          <w:p w:rsidR="00C25001" w:rsidRPr="00153943" w:rsidRDefault="00C25001" w:rsidP="00E96B8F">
            <w:pPr>
              <w:tabs>
                <w:tab w:val="left" w:pos="2160"/>
              </w:tabs>
              <w:spacing w:line="276" w:lineRule="auto"/>
              <w:rPr>
                <w:sz w:val="20"/>
                <w:szCs w:val="20"/>
                <w:lang w:val="fr-FR"/>
              </w:rPr>
            </w:pPr>
            <w:r>
              <w:rPr>
                <w:sz w:val="20"/>
                <w:szCs w:val="20"/>
                <w:lang w:val="fr-FR"/>
              </w:rPr>
              <w:t xml:space="preserve">                        </w:t>
            </w:r>
            <w:r w:rsidRPr="00153943">
              <w:rPr>
                <w:sz w:val="20"/>
                <w:szCs w:val="20"/>
                <w:lang w:val="fr-FR"/>
              </w:rPr>
              <w:t>ROL</w:t>
            </w:r>
          </w:p>
          <w:p w:rsidR="00C25001" w:rsidRPr="00153943" w:rsidRDefault="00C25001" w:rsidP="00E96B8F">
            <w:pPr>
              <w:tabs>
                <w:tab w:val="left" w:pos="2160"/>
              </w:tabs>
              <w:spacing w:line="276" w:lineRule="auto"/>
              <w:rPr>
                <w:sz w:val="20"/>
                <w:szCs w:val="20"/>
                <w:lang w:val="fr-FR"/>
              </w:rPr>
            </w:pPr>
            <w:r>
              <w:rPr>
                <w:sz w:val="20"/>
                <w:szCs w:val="20"/>
                <w:lang w:val="fr-FR"/>
              </w:rPr>
              <w:t xml:space="preserve">                        </w:t>
            </w:r>
            <w:r w:rsidRPr="00153943">
              <w:rPr>
                <w:sz w:val="20"/>
                <w:szCs w:val="20"/>
                <w:lang w:val="fr-FR"/>
              </w:rPr>
              <w:t xml:space="preserve">DATA EXPEDIERII </w:t>
            </w:r>
          </w:p>
          <w:p w:rsidR="00C25001" w:rsidRPr="00153943" w:rsidRDefault="00C25001" w:rsidP="00E96B8F">
            <w:pPr>
              <w:tabs>
                <w:tab w:val="left" w:pos="2160"/>
              </w:tabs>
              <w:spacing w:line="276" w:lineRule="auto"/>
              <w:rPr>
                <w:sz w:val="20"/>
                <w:szCs w:val="20"/>
                <w:lang w:val="fr-FR"/>
              </w:rPr>
            </w:pPr>
            <w:r>
              <w:rPr>
                <w:sz w:val="20"/>
                <w:szCs w:val="20"/>
                <w:lang w:val="fr-FR"/>
              </w:rPr>
              <w:t xml:space="preserve">                        </w:t>
            </w:r>
            <w:r w:rsidRPr="00153943">
              <w:rPr>
                <w:sz w:val="20"/>
                <w:szCs w:val="20"/>
                <w:lang w:val="fr-FR"/>
              </w:rPr>
              <w:t>NUME</w:t>
            </w:r>
          </w:p>
          <w:p w:rsidR="00C25001" w:rsidRPr="00153943" w:rsidRDefault="00C25001" w:rsidP="00E96B8F">
            <w:pPr>
              <w:tabs>
                <w:tab w:val="left" w:pos="2160"/>
              </w:tabs>
              <w:spacing w:line="276" w:lineRule="auto"/>
              <w:rPr>
                <w:sz w:val="20"/>
                <w:szCs w:val="20"/>
                <w:lang w:val="fr-FR"/>
              </w:rPr>
            </w:pPr>
            <w:r>
              <w:rPr>
                <w:sz w:val="20"/>
                <w:szCs w:val="20"/>
                <w:lang w:val="fr-FR"/>
              </w:rPr>
              <w:t xml:space="preserve">                        </w:t>
            </w:r>
            <w:r w:rsidRPr="00153943">
              <w:rPr>
                <w:sz w:val="20"/>
                <w:szCs w:val="20"/>
                <w:lang w:val="fr-FR"/>
              </w:rPr>
              <w:t xml:space="preserve">ADRESA COMPLETA </w:t>
            </w:r>
          </w:p>
          <w:p w:rsidR="00C25001" w:rsidRPr="00153943" w:rsidRDefault="00C25001" w:rsidP="00E96B8F">
            <w:pPr>
              <w:tabs>
                <w:tab w:val="left" w:pos="2160"/>
              </w:tabs>
              <w:spacing w:line="276" w:lineRule="auto"/>
              <w:rPr>
                <w:sz w:val="20"/>
                <w:szCs w:val="20"/>
                <w:lang w:val="fr-FR"/>
              </w:rPr>
            </w:pPr>
            <w:r>
              <w:rPr>
                <w:sz w:val="20"/>
                <w:szCs w:val="20"/>
                <w:lang w:val="fr-FR"/>
              </w:rPr>
              <w:t xml:space="preserve">                        </w:t>
            </w:r>
            <w:r w:rsidRPr="00153943">
              <w:rPr>
                <w:sz w:val="20"/>
                <w:szCs w:val="20"/>
                <w:lang w:val="fr-FR"/>
              </w:rPr>
              <w:t xml:space="preserve">LOCALITATE </w:t>
            </w:r>
          </w:p>
          <w:p w:rsidR="00C25001" w:rsidRPr="008F0C6F" w:rsidRDefault="00C25001" w:rsidP="00E96B8F">
            <w:pPr>
              <w:tabs>
                <w:tab w:val="left" w:pos="2160"/>
              </w:tabs>
              <w:spacing w:line="276" w:lineRule="auto"/>
              <w:rPr>
                <w:lang w:val="fr-FR"/>
              </w:rPr>
            </w:pPr>
            <w:r>
              <w:rPr>
                <w:sz w:val="20"/>
                <w:szCs w:val="20"/>
                <w:lang w:val="fr-FR"/>
              </w:rPr>
              <w:t xml:space="preserve">                        </w:t>
            </w:r>
            <w:r w:rsidRPr="00153943">
              <w:rPr>
                <w:sz w:val="20"/>
                <w:szCs w:val="20"/>
                <w:lang w:val="fr-FR"/>
              </w:rPr>
              <w:t>JUDET</w:t>
            </w:r>
            <w:r w:rsidRPr="008F0C6F">
              <w:rPr>
                <w:sz w:val="22"/>
                <w:szCs w:val="22"/>
                <w:lang w:val="fr-FR"/>
              </w:rPr>
              <w:t xml:space="preserve"> </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Pr>
        <w:tc>
          <w:tcPr>
            <w:tcW w:w="8988" w:type="dxa"/>
            <w:tcBorders>
              <w:left w:val="double" w:sz="4" w:space="0" w:color="auto"/>
              <w:right w:val="double" w:sz="4" w:space="0" w:color="auto"/>
            </w:tcBorders>
          </w:tcPr>
          <w:p w:rsidR="00C25001" w:rsidRPr="008F0C6F" w:rsidRDefault="00C25001" w:rsidP="001D1AF4">
            <w:pPr>
              <w:tabs>
                <w:tab w:val="left" w:pos="2160"/>
              </w:tabs>
              <w:spacing w:line="276" w:lineRule="auto"/>
              <w:rPr>
                <w:lang w:val="fr-FR"/>
              </w:rPr>
            </w:pPr>
            <w:r w:rsidRPr="008F0C6F">
              <w:rPr>
                <w:sz w:val="22"/>
                <w:szCs w:val="22"/>
                <w:lang w:val="fr-FR"/>
              </w:rPr>
              <w:t xml:space="preserve">In cazul expedierii fara succes se vor livra fisiere tabelare/borderouri scriptice ce vor contine : </w:t>
            </w:r>
          </w:p>
          <w:p w:rsidR="00C25001" w:rsidRPr="00153943" w:rsidRDefault="00C25001" w:rsidP="001D1AF4">
            <w:pPr>
              <w:tabs>
                <w:tab w:val="left" w:pos="2160"/>
              </w:tabs>
              <w:spacing w:line="276" w:lineRule="auto"/>
              <w:rPr>
                <w:sz w:val="20"/>
                <w:szCs w:val="20"/>
                <w:lang w:val="fr-FR"/>
              </w:rPr>
            </w:pPr>
            <w:r w:rsidRPr="00153943">
              <w:rPr>
                <w:sz w:val="20"/>
                <w:szCs w:val="20"/>
                <w:lang w:val="fr-FR"/>
              </w:rPr>
              <w:t xml:space="preserve">                        ROL</w:t>
            </w:r>
          </w:p>
          <w:p w:rsidR="00C25001" w:rsidRPr="00153943" w:rsidRDefault="00C25001" w:rsidP="001D1AF4">
            <w:pPr>
              <w:tabs>
                <w:tab w:val="left" w:pos="2160"/>
              </w:tabs>
              <w:spacing w:line="276" w:lineRule="auto"/>
              <w:rPr>
                <w:sz w:val="20"/>
                <w:szCs w:val="20"/>
                <w:lang w:val="fr-FR"/>
              </w:rPr>
            </w:pPr>
            <w:r w:rsidRPr="00153943">
              <w:rPr>
                <w:sz w:val="20"/>
                <w:szCs w:val="20"/>
                <w:lang w:val="fr-FR"/>
              </w:rPr>
              <w:t xml:space="preserve">                        DATA EXPEDIERII </w:t>
            </w:r>
          </w:p>
          <w:p w:rsidR="00C25001" w:rsidRPr="00153943" w:rsidRDefault="00C25001" w:rsidP="001D1AF4">
            <w:pPr>
              <w:tabs>
                <w:tab w:val="left" w:pos="2160"/>
              </w:tabs>
              <w:spacing w:line="276" w:lineRule="auto"/>
              <w:rPr>
                <w:sz w:val="20"/>
                <w:szCs w:val="20"/>
                <w:lang w:val="fr-FR"/>
              </w:rPr>
            </w:pPr>
            <w:r w:rsidRPr="00153943">
              <w:rPr>
                <w:sz w:val="20"/>
                <w:szCs w:val="20"/>
                <w:lang w:val="fr-FR"/>
              </w:rPr>
              <w:t xml:space="preserve">                        NUME</w:t>
            </w:r>
          </w:p>
          <w:p w:rsidR="00C25001" w:rsidRPr="00153943" w:rsidRDefault="00C25001" w:rsidP="001D1AF4">
            <w:pPr>
              <w:tabs>
                <w:tab w:val="left" w:pos="2160"/>
              </w:tabs>
              <w:spacing w:line="276" w:lineRule="auto"/>
              <w:rPr>
                <w:sz w:val="20"/>
                <w:szCs w:val="20"/>
                <w:lang w:val="fr-FR"/>
              </w:rPr>
            </w:pPr>
            <w:r w:rsidRPr="00153943">
              <w:rPr>
                <w:sz w:val="20"/>
                <w:szCs w:val="20"/>
                <w:lang w:val="fr-FR"/>
              </w:rPr>
              <w:t xml:space="preserve">                        ADRESA COMPLETA </w:t>
            </w:r>
          </w:p>
          <w:p w:rsidR="00C25001" w:rsidRPr="00153943" w:rsidRDefault="00C25001" w:rsidP="001D1AF4">
            <w:pPr>
              <w:tabs>
                <w:tab w:val="left" w:pos="2160"/>
              </w:tabs>
              <w:spacing w:line="276" w:lineRule="auto"/>
              <w:rPr>
                <w:sz w:val="20"/>
                <w:szCs w:val="20"/>
                <w:lang w:val="fr-FR"/>
              </w:rPr>
            </w:pPr>
            <w:r w:rsidRPr="00153943">
              <w:rPr>
                <w:sz w:val="20"/>
                <w:szCs w:val="20"/>
                <w:lang w:val="fr-FR"/>
              </w:rPr>
              <w:t xml:space="preserve">                        LOCALITATE </w:t>
            </w:r>
          </w:p>
          <w:p w:rsidR="00C25001" w:rsidRPr="00153943" w:rsidRDefault="00C25001" w:rsidP="001D1AF4">
            <w:pPr>
              <w:tabs>
                <w:tab w:val="left" w:pos="2160"/>
              </w:tabs>
              <w:spacing w:line="276" w:lineRule="auto"/>
              <w:rPr>
                <w:sz w:val="20"/>
                <w:szCs w:val="20"/>
                <w:lang w:val="fr-FR"/>
              </w:rPr>
            </w:pPr>
            <w:r w:rsidRPr="00153943">
              <w:rPr>
                <w:sz w:val="20"/>
                <w:szCs w:val="20"/>
                <w:lang w:val="fr-FR"/>
              </w:rPr>
              <w:t xml:space="preserve">                        JUDET</w:t>
            </w:r>
          </w:p>
          <w:p w:rsidR="00C25001" w:rsidRPr="008F0C6F" w:rsidRDefault="00C25001" w:rsidP="001D1AF4">
            <w:pPr>
              <w:tabs>
                <w:tab w:val="left" w:pos="2160"/>
              </w:tabs>
              <w:spacing w:line="276" w:lineRule="auto"/>
              <w:rPr>
                <w:lang w:val="fr-FR"/>
              </w:rPr>
            </w:pPr>
            <w:r w:rsidRPr="00153943">
              <w:rPr>
                <w:sz w:val="20"/>
                <w:szCs w:val="20"/>
                <w:lang w:val="fr-FR"/>
              </w:rPr>
              <w:t xml:space="preserve">                        MOTIV NEEXPEDIERE</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Pr>
        <w:tc>
          <w:tcPr>
            <w:tcW w:w="8988" w:type="dxa"/>
            <w:tcBorders>
              <w:left w:val="double" w:sz="4" w:space="0" w:color="auto"/>
              <w:right w:val="double" w:sz="4" w:space="0" w:color="auto"/>
            </w:tcBorders>
          </w:tcPr>
          <w:p w:rsidR="00C25001" w:rsidRPr="008F0C6F" w:rsidRDefault="00C25001" w:rsidP="001D1AF4">
            <w:pPr>
              <w:jc w:val="both"/>
            </w:pPr>
            <w:r w:rsidRPr="008F0C6F">
              <w:rPr>
                <w:sz w:val="22"/>
                <w:szCs w:val="22"/>
                <w:lang w:val="fr-FR"/>
              </w:rPr>
              <w:t>Plicurile fizice ce nu se livreaza, se returneaza  beneficiarului sortate pe strazi pentru persoane fizice si in ordine alfabetica pentru persoane juridice , fara plata suplimentara  pentru returnare.</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Pr>
        <w:tc>
          <w:tcPr>
            <w:tcW w:w="8988" w:type="dxa"/>
            <w:tcBorders>
              <w:left w:val="double" w:sz="4" w:space="0" w:color="auto"/>
              <w:right w:val="double" w:sz="4" w:space="0" w:color="auto"/>
            </w:tcBorders>
          </w:tcPr>
          <w:p w:rsidR="00C25001" w:rsidRPr="008F0C6F" w:rsidRDefault="00C25001" w:rsidP="001D1AF4">
            <w:pPr>
              <w:tabs>
                <w:tab w:val="left" w:pos="4320"/>
              </w:tabs>
              <w:jc w:val="both"/>
              <w:rPr>
                <w:lang w:val="ro-RO"/>
              </w:rPr>
            </w:pPr>
            <w:r w:rsidRPr="008F0C6F">
              <w:rPr>
                <w:sz w:val="22"/>
                <w:szCs w:val="22"/>
                <w:lang w:eastAsia="ar-SA"/>
              </w:rPr>
              <w:t>Cheltuielile legate de primirea,</w:t>
            </w:r>
            <w:r w:rsidRPr="008F0C6F">
              <w:rPr>
                <w:sz w:val="22"/>
                <w:szCs w:val="22"/>
                <w:lang w:val="ro-RO"/>
              </w:rPr>
              <w:t xml:space="preserve"> prelucrarea, implicuirea si livrarea la destinatari a trimiterilor de corespondenta neprioritara/prioritara , precum si returnarea confirmarilor de primire sau al trimiterilor nelivrate sunt cuprinse in tariful ofertat.</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Pr>
        <w:tc>
          <w:tcPr>
            <w:tcW w:w="8988" w:type="dxa"/>
            <w:tcBorders>
              <w:left w:val="double" w:sz="4" w:space="0" w:color="auto"/>
              <w:right w:val="double" w:sz="4" w:space="0" w:color="auto"/>
            </w:tcBorders>
          </w:tcPr>
          <w:p w:rsidR="00C25001" w:rsidRPr="008F0C6F" w:rsidRDefault="00C25001" w:rsidP="001D1AF4">
            <w:pPr>
              <w:tabs>
                <w:tab w:val="left" w:pos="4320"/>
              </w:tabs>
              <w:jc w:val="both"/>
              <w:rPr>
                <w:lang w:val="ro-RO"/>
              </w:rPr>
            </w:pPr>
            <w:r w:rsidRPr="008F0C6F">
              <w:rPr>
                <w:sz w:val="22"/>
                <w:szCs w:val="22"/>
                <w:lang w:val="ro-RO"/>
              </w:rPr>
              <w:t>Pe durata de valabilitate a contractului, beneficiarul nu va plati nici un fel de alte taxe sau tarife pentru prestarea serviciilor postale in co</w:t>
            </w:r>
            <w:r>
              <w:rPr>
                <w:sz w:val="22"/>
                <w:szCs w:val="22"/>
                <w:lang w:val="ro-RO"/>
              </w:rPr>
              <w:t xml:space="preserve">nditiile prevazute in </w:t>
            </w:r>
            <w:r w:rsidRPr="008F0C6F">
              <w:rPr>
                <w:sz w:val="22"/>
                <w:szCs w:val="22"/>
                <w:lang w:val="ro-RO"/>
              </w:rPr>
              <w:t>caiet</w:t>
            </w:r>
            <w:r>
              <w:rPr>
                <w:sz w:val="22"/>
                <w:szCs w:val="22"/>
                <w:lang w:val="ro-RO"/>
              </w:rPr>
              <w:t>ul</w:t>
            </w:r>
            <w:r w:rsidRPr="008F0C6F">
              <w:rPr>
                <w:sz w:val="22"/>
                <w:szCs w:val="22"/>
                <w:lang w:val="ro-RO"/>
              </w:rPr>
              <w:t xml:space="preserve"> de sarcini.</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Pr>
        <w:tc>
          <w:tcPr>
            <w:tcW w:w="8988" w:type="dxa"/>
            <w:tcBorders>
              <w:left w:val="double" w:sz="4" w:space="0" w:color="auto"/>
              <w:right w:val="double" w:sz="4" w:space="0" w:color="auto"/>
            </w:tcBorders>
          </w:tcPr>
          <w:p w:rsidR="00C25001" w:rsidRPr="008F0C6F" w:rsidRDefault="00C25001" w:rsidP="001D1AF4">
            <w:pPr>
              <w:tabs>
                <w:tab w:val="left" w:pos="4320"/>
              </w:tabs>
              <w:jc w:val="both"/>
              <w:rPr>
                <w:lang w:val="ro-RO"/>
              </w:rPr>
            </w:pPr>
            <w:r w:rsidRPr="008F0C6F">
              <w:rPr>
                <w:sz w:val="22"/>
                <w:szCs w:val="22"/>
                <w:lang w:val="ro-RO"/>
              </w:rPr>
              <w:t>Livrarea trimiterilor postale se va face la orice adresa postala de pe teritoriul Romaniei fara perceperea de taxe sau tarife suplimentare fata de cele ofertate per trimitere.</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Pr>
        <w:tc>
          <w:tcPr>
            <w:tcW w:w="8988" w:type="dxa"/>
            <w:tcBorders>
              <w:top w:val="double" w:sz="4" w:space="0" w:color="auto"/>
              <w:left w:val="double" w:sz="4" w:space="0" w:color="auto"/>
              <w:right w:val="double" w:sz="4" w:space="0" w:color="auto"/>
            </w:tcBorders>
          </w:tcPr>
          <w:p w:rsidR="00C25001" w:rsidRPr="00E05D34" w:rsidRDefault="00C25001" w:rsidP="001D1AF4">
            <w:pPr>
              <w:pStyle w:val="NoSpacing"/>
              <w:jc w:val="both"/>
              <w:rPr>
                <w:rFonts w:ascii="Times New Roman" w:hAnsi="Times New Roman" w:cs="Times New Roman"/>
                <w:b/>
                <w:bCs/>
              </w:rPr>
            </w:pPr>
            <w:r w:rsidRPr="00E05D34">
              <w:rPr>
                <w:rFonts w:ascii="Times New Roman" w:hAnsi="Times New Roman" w:cs="Times New Roman"/>
                <w:b/>
                <w:bCs/>
              </w:rPr>
              <w:t xml:space="preserve">Conditii de facturare si plata: </w:t>
            </w:r>
          </w:p>
        </w:tc>
        <w:tc>
          <w:tcPr>
            <w:tcW w:w="2280" w:type="dxa"/>
            <w:tcBorders>
              <w:top w:val="double" w:sz="4" w:space="0" w:color="auto"/>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Height w:val="246"/>
        </w:trPr>
        <w:tc>
          <w:tcPr>
            <w:tcW w:w="8988" w:type="dxa"/>
            <w:tcBorders>
              <w:left w:val="double" w:sz="4" w:space="0" w:color="auto"/>
              <w:right w:val="double" w:sz="4" w:space="0" w:color="auto"/>
            </w:tcBorders>
          </w:tcPr>
          <w:p w:rsidR="00C25001" w:rsidRDefault="00C25001" w:rsidP="001D1AF4">
            <w:pPr>
              <w:tabs>
                <w:tab w:val="left" w:pos="2160"/>
              </w:tabs>
              <w:jc w:val="both"/>
              <w:rPr>
                <w:lang w:val="fr-FR"/>
              </w:rPr>
            </w:pPr>
            <w:r w:rsidRPr="00E05D34">
              <w:rPr>
                <w:sz w:val="22"/>
                <w:szCs w:val="22"/>
                <w:lang w:val="fr-FR"/>
              </w:rPr>
              <w:t>-toate platile intre prestator si beneficiar se vor efectua in LEI.</w:t>
            </w:r>
          </w:p>
          <w:p w:rsidR="00C25001" w:rsidRPr="00E05D34" w:rsidRDefault="00C25001" w:rsidP="001D1AF4">
            <w:pPr>
              <w:tabs>
                <w:tab w:val="left" w:pos="2160"/>
              </w:tabs>
              <w:jc w:val="both"/>
              <w:rPr>
                <w:lang w:val="fr-FR"/>
              </w:rPr>
            </w:pP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Pr>
        <w:tc>
          <w:tcPr>
            <w:tcW w:w="8988" w:type="dxa"/>
            <w:tcBorders>
              <w:left w:val="double" w:sz="4" w:space="0" w:color="auto"/>
              <w:right w:val="double" w:sz="4" w:space="0" w:color="auto"/>
            </w:tcBorders>
          </w:tcPr>
          <w:p w:rsidR="00C25001" w:rsidRPr="00E05D34" w:rsidRDefault="00C25001" w:rsidP="001D1AF4">
            <w:pPr>
              <w:jc w:val="both"/>
            </w:pPr>
            <w:r w:rsidRPr="00E05D34">
              <w:rPr>
                <w:sz w:val="22"/>
                <w:szCs w:val="22"/>
                <w:lang w:val="fr-FR"/>
              </w:rPr>
              <w:t>-</w:t>
            </w:r>
            <w:r w:rsidRPr="00E05D34">
              <w:rPr>
                <w:sz w:val="22"/>
                <w:szCs w:val="22"/>
              </w:rPr>
              <w:t xml:space="preserve">in stabilirea pretului unitar ofertat se va avea in vedere includerea tuturor costurilor necesare prestarii serviciilor. </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Pr>
        <w:tc>
          <w:tcPr>
            <w:tcW w:w="8988" w:type="dxa"/>
            <w:tcBorders>
              <w:left w:val="double" w:sz="4" w:space="0" w:color="auto"/>
              <w:right w:val="double" w:sz="4" w:space="0" w:color="auto"/>
            </w:tcBorders>
          </w:tcPr>
          <w:p w:rsidR="00C25001" w:rsidRPr="00E05D34" w:rsidRDefault="00C25001" w:rsidP="001D1AF4">
            <w:pPr>
              <w:autoSpaceDE w:val="0"/>
              <w:autoSpaceDN w:val="0"/>
              <w:adjustRightInd w:val="0"/>
              <w:rPr>
                <w:b/>
                <w:bCs/>
              </w:rPr>
            </w:pPr>
            <w:r w:rsidRPr="00E05D34">
              <w:rPr>
                <w:color w:val="000000"/>
                <w:sz w:val="22"/>
                <w:szCs w:val="22"/>
              </w:rPr>
              <w:t>-pretul ofertat ramane ferm pe toata durata contractului ;</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Height w:val="233"/>
        </w:trPr>
        <w:tc>
          <w:tcPr>
            <w:tcW w:w="8988" w:type="dxa"/>
            <w:tcBorders>
              <w:left w:val="double" w:sz="4" w:space="0" w:color="auto"/>
              <w:right w:val="double" w:sz="4" w:space="0" w:color="auto"/>
            </w:tcBorders>
          </w:tcPr>
          <w:p w:rsidR="00C25001" w:rsidRPr="00E05D34" w:rsidRDefault="00C25001" w:rsidP="001D1AF4">
            <w:pPr>
              <w:jc w:val="both"/>
              <w:rPr>
                <w:color w:val="000000"/>
              </w:rPr>
            </w:pPr>
            <w:r w:rsidRPr="00E05D34">
              <w:rPr>
                <w:sz w:val="22"/>
                <w:szCs w:val="22"/>
              </w:rPr>
              <w:t>-prin exceptie , pretul poate fi ajustat atunci cand  au loc modificari legislative.</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Pr>
        <w:tc>
          <w:tcPr>
            <w:tcW w:w="8988" w:type="dxa"/>
            <w:tcBorders>
              <w:left w:val="double" w:sz="4" w:space="0" w:color="auto"/>
              <w:right w:val="double" w:sz="4" w:space="0" w:color="auto"/>
            </w:tcBorders>
          </w:tcPr>
          <w:p w:rsidR="00C25001" w:rsidRPr="00E05D34" w:rsidRDefault="00C25001" w:rsidP="001D1AF4">
            <w:pPr>
              <w:pStyle w:val="NoSpacing"/>
              <w:jc w:val="both"/>
              <w:rPr>
                <w:rFonts w:ascii="Times New Roman" w:hAnsi="Times New Roman" w:cs="Times New Roman"/>
                <w:sz w:val="22"/>
                <w:szCs w:val="22"/>
              </w:rPr>
            </w:pPr>
            <w:r w:rsidRPr="00E05D34">
              <w:rPr>
                <w:rFonts w:ascii="Times New Roman" w:hAnsi="Times New Roman" w:cs="Times New Roman"/>
                <w:sz w:val="22"/>
                <w:szCs w:val="22"/>
              </w:rPr>
              <w:t>-orice modificare se va face dupa notificarea prealabila cu 15 zile inainte si dupa semnarea de catre ambele parti a unui act aditional la contract</w:t>
            </w:r>
          </w:p>
        </w:tc>
        <w:tc>
          <w:tcPr>
            <w:tcW w:w="2280" w:type="dxa"/>
            <w:tcBorders>
              <w:left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r w:rsidR="00C25001">
        <w:trPr>
          <w:gridBefore w:val="1"/>
        </w:trPr>
        <w:tc>
          <w:tcPr>
            <w:tcW w:w="8988" w:type="dxa"/>
            <w:tcBorders>
              <w:left w:val="double" w:sz="4" w:space="0" w:color="auto"/>
              <w:bottom w:val="double" w:sz="4" w:space="0" w:color="auto"/>
              <w:right w:val="double" w:sz="4" w:space="0" w:color="auto"/>
            </w:tcBorders>
          </w:tcPr>
          <w:p w:rsidR="00C25001" w:rsidRPr="00E05D34" w:rsidRDefault="00C25001" w:rsidP="001D1AF4">
            <w:pPr>
              <w:tabs>
                <w:tab w:val="left" w:pos="4320"/>
              </w:tabs>
              <w:jc w:val="both"/>
              <w:rPr>
                <w:color w:val="000000"/>
                <w:lang w:val="fr-FR"/>
              </w:rPr>
            </w:pPr>
            <w:r w:rsidRPr="00E05D34">
              <w:rPr>
                <w:sz w:val="22"/>
                <w:szCs w:val="22"/>
                <w:lang w:val="fr-FR"/>
              </w:rPr>
              <w:t>-platile catre prestator se vor efectua de catre beneficiar dupa realizarea cantitativa si calitativa a serviciului de expediere a corespondentei, in</w:t>
            </w:r>
            <w:r>
              <w:rPr>
                <w:sz w:val="22"/>
                <w:szCs w:val="22"/>
                <w:lang w:val="fr-FR"/>
              </w:rPr>
              <w:t xml:space="preserve"> termen de 60 zile, pentru</w:t>
            </w:r>
            <w:r w:rsidRPr="00E05D34">
              <w:rPr>
                <w:sz w:val="22"/>
                <w:szCs w:val="22"/>
                <w:lang w:val="fr-FR"/>
              </w:rPr>
              <w:t xml:space="preserve"> facturil</w:t>
            </w:r>
            <w:r>
              <w:rPr>
                <w:sz w:val="22"/>
                <w:szCs w:val="22"/>
                <w:lang w:val="fr-FR"/>
              </w:rPr>
              <w:t>e</w:t>
            </w:r>
            <w:r w:rsidRPr="00E05D34">
              <w:rPr>
                <w:sz w:val="22"/>
                <w:szCs w:val="22"/>
                <w:lang w:val="fr-FR"/>
              </w:rPr>
              <w:t xml:space="preserve"> emise in baza evidentelor/borderourilor</w:t>
            </w:r>
            <w:r>
              <w:rPr>
                <w:sz w:val="22"/>
                <w:szCs w:val="22"/>
                <w:lang w:val="fr-FR"/>
              </w:rPr>
              <w:t xml:space="preserve"> cu destinatarii</w:t>
            </w:r>
            <w:r w:rsidRPr="00E05D34">
              <w:rPr>
                <w:sz w:val="22"/>
                <w:szCs w:val="22"/>
                <w:lang w:val="fr-FR"/>
              </w:rPr>
              <w:t>,</w:t>
            </w:r>
            <w:r>
              <w:rPr>
                <w:sz w:val="22"/>
                <w:szCs w:val="22"/>
                <w:lang w:val="fr-FR"/>
              </w:rPr>
              <w:t xml:space="preserve"> aferente </w:t>
            </w:r>
            <w:r w:rsidRPr="00E05D34">
              <w:rPr>
                <w:sz w:val="22"/>
                <w:szCs w:val="22"/>
                <w:lang w:val="fr-FR"/>
              </w:rPr>
              <w:t>fiecare</w:t>
            </w:r>
            <w:r>
              <w:rPr>
                <w:sz w:val="22"/>
                <w:szCs w:val="22"/>
                <w:lang w:val="fr-FR"/>
              </w:rPr>
              <w:t>i</w:t>
            </w:r>
            <w:r w:rsidRPr="00E05D34">
              <w:rPr>
                <w:sz w:val="22"/>
                <w:szCs w:val="22"/>
                <w:lang w:val="fr-FR"/>
              </w:rPr>
              <w:t xml:space="preserve"> locatie in parte</w:t>
            </w:r>
            <w:r>
              <w:rPr>
                <w:color w:val="000000"/>
                <w:sz w:val="22"/>
                <w:szCs w:val="22"/>
                <w:lang w:val="fr-FR"/>
              </w:rPr>
              <w:t xml:space="preserve">, in termen de </w:t>
            </w:r>
            <w:r w:rsidRPr="00E05D34">
              <w:rPr>
                <w:color w:val="000000"/>
                <w:sz w:val="22"/>
                <w:szCs w:val="22"/>
                <w:lang w:val="fr-FR"/>
              </w:rPr>
              <w:t>5 zile.</w:t>
            </w:r>
          </w:p>
        </w:tc>
        <w:tc>
          <w:tcPr>
            <w:tcW w:w="2280" w:type="dxa"/>
            <w:tcBorders>
              <w:left w:val="double" w:sz="4" w:space="0" w:color="auto"/>
              <w:bottom w:val="double" w:sz="4" w:space="0" w:color="auto"/>
              <w:right w:val="double" w:sz="4" w:space="0" w:color="auto"/>
            </w:tcBorders>
          </w:tcPr>
          <w:p w:rsidR="00C25001" w:rsidRPr="000E02A8" w:rsidRDefault="00C25001" w:rsidP="001D1AF4">
            <w:pPr>
              <w:autoSpaceDE w:val="0"/>
              <w:autoSpaceDN w:val="0"/>
              <w:adjustRightInd w:val="0"/>
              <w:jc w:val="center"/>
              <w:rPr>
                <w:i/>
                <w:iCs/>
              </w:rPr>
            </w:pPr>
          </w:p>
        </w:tc>
      </w:tr>
    </w:tbl>
    <w:p w:rsidR="00C25001" w:rsidRDefault="00C25001" w:rsidP="008442BB"/>
    <w:p w:rsidR="00C25001" w:rsidRDefault="00C25001" w:rsidP="008442BB"/>
    <w:p w:rsidR="00C25001" w:rsidRDefault="00C25001" w:rsidP="008442BB"/>
    <w:p w:rsidR="00C25001" w:rsidRDefault="00C25001" w:rsidP="008442BB"/>
    <w:p w:rsidR="00C25001" w:rsidRDefault="00C25001" w:rsidP="008442BB">
      <w:r w:rsidRPr="00A90079">
        <w:t>Data ....../....../..................</w:t>
      </w:r>
      <w:r w:rsidRPr="00A90079">
        <w:tab/>
      </w:r>
    </w:p>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Pr="00A90079" w:rsidRDefault="00C25001" w:rsidP="008442BB">
      <w:r w:rsidRPr="00A90079">
        <w:t xml:space="preserve">                                       </w:t>
      </w:r>
    </w:p>
    <w:p w:rsidR="00C25001" w:rsidRPr="00A90079" w:rsidRDefault="00C25001" w:rsidP="008442BB">
      <w:pPr>
        <w:jc w:val="both"/>
      </w:pPr>
      <w:r w:rsidRPr="00A90079">
        <w:t xml:space="preserve">  ............................................., (</w:t>
      </w:r>
      <w:r w:rsidRPr="00A90079">
        <w:rPr>
          <w:i/>
          <w:iCs/>
        </w:rPr>
        <w:t>numele si prenumele</w:t>
      </w:r>
      <w:r w:rsidRPr="00A90079">
        <w:t>), în calitate de ...................................... legal autorizat sa semnez oferta pentru si în numele .......................................... (</w:t>
      </w:r>
      <w:r w:rsidRPr="00A90079">
        <w:rPr>
          <w:i/>
          <w:iCs/>
        </w:rPr>
        <w:t>denumirea/numele operatorului economic</w:t>
      </w:r>
      <w:r w:rsidRPr="00A90079">
        <w:t>)</w:t>
      </w:r>
    </w:p>
    <w:p w:rsidR="00C25001" w:rsidRPr="00F27F9C" w:rsidRDefault="00C25001" w:rsidP="00F27F9C">
      <w:pPr>
        <w:jc w:val="both"/>
        <w:rPr>
          <w:i/>
          <w:iCs/>
        </w:rPr>
      </w:pPr>
      <w:r w:rsidRPr="00A90079">
        <w:t>(</w:t>
      </w:r>
      <w:r w:rsidRPr="00A90079">
        <w:rPr>
          <w:i/>
          <w:iCs/>
        </w:rPr>
        <w:t>semnatura</w:t>
      </w:r>
      <w:r w:rsidRPr="00A90079">
        <w:t xml:space="preserve">) </w:t>
      </w:r>
      <w:r w:rsidRPr="00A90079">
        <w:rPr>
          <w:i/>
          <w:iCs/>
        </w:rPr>
        <w:t>LS</w:t>
      </w:r>
      <w:r w:rsidRPr="00477CA5">
        <w:rPr>
          <w:i/>
          <w:iCs/>
        </w:rPr>
        <w:t xml:space="preserve"> </w:t>
      </w:r>
    </w:p>
    <w:p w:rsidR="00C25001" w:rsidRDefault="00C25001" w:rsidP="00153943">
      <w:pPr>
        <w:tabs>
          <w:tab w:val="left" w:pos="90"/>
        </w:tabs>
        <w:jc w:val="center"/>
        <w:rPr>
          <w:b/>
          <w:bCs/>
          <w:lang w:val="it-IT"/>
        </w:rPr>
      </w:pPr>
      <w:r>
        <w:rPr>
          <w:b/>
          <w:bCs/>
          <w:lang w:val="it-IT"/>
        </w:rPr>
        <w:t xml:space="preserve"> </w:t>
      </w:r>
    </w:p>
    <w:p w:rsidR="00C25001" w:rsidRDefault="00C25001" w:rsidP="00F27F9C">
      <w:pPr>
        <w:tabs>
          <w:tab w:val="left" w:pos="90"/>
        </w:tabs>
        <w:jc w:val="center"/>
        <w:rPr>
          <w:b/>
          <w:bCs/>
          <w:lang w:val="it-IT"/>
        </w:rPr>
      </w:pPr>
    </w:p>
    <w:p w:rsidR="00C25001" w:rsidRDefault="00C25001" w:rsidP="00F27F9C">
      <w:pPr>
        <w:tabs>
          <w:tab w:val="left" w:pos="90"/>
        </w:tabs>
        <w:jc w:val="center"/>
        <w:rPr>
          <w:b/>
          <w:bCs/>
          <w:lang w:val="it-IT"/>
        </w:rPr>
      </w:pPr>
    </w:p>
    <w:p w:rsidR="00C25001" w:rsidRDefault="00C25001" w:rsidP="00F27F9C">
      <w:pPr>
        <w:tabs>
          <w:tab w:val="left" w:pos="90"/>
        </w:tabs>
        <w:jc w:val="center"/>
        <w:rPr>
          <w:b/>
          <w:bCs/>
          <w:lang w:val="it-IT"/>
        </w:rPr>
      </w:pPr>
    </w:p>
    <w:p w:rsidR="00C25001" w:rsidRDefault="00C25001" w:rsidP="00F27F9C">
      <w:pPr>
        <w:tabs>
          <w:tab w:val="left" w:pos="90"/>
        </w:tabs>
        <w:jc w:val="center"/>
        <w:rPr>
          <w:b/>
          <w:bCs/>
          <w:lang w:val="it-IT"/>
        </w:rPr>
      </w:pPr>
    </w:p>
    <w:p w:rsidR="00C25001" w:rsidRDefault="00C25001" w:rsidP="00F27F9C">
      <w:pPr>
        <w:tabs>
          <w:tab w:val="left" w:pos="90"/>
        </w:tabs>
        <w:jc w:val="center"/>
        <w:rPr>
          <w:b/>
          <w:bCs/>
          <w:lang w:val="it-IT"/>
        </w:rPr>
      </w:pPr>
    </w:p>
    <w:p w:rsidR="00C25001" w:rsidRDefault="00C25001" w:rsidP="002D7F6B">
      <w:pPr>
        <w:tabs>
          <w:tab w:val="left" w:pos="90"/>
        </w:tabs>
        <w:rPr>
          <w:b/>
          <w:bCs/>
          <w:lang w:val="it-IT"/>
        </w:rPr>
      </w:pPr>
    </w:p>
    <w:p w:rsidR="00C25001" w:rsidRDefault="00C25001" w:rsidP="00F27F9C">
      <w:pPr>
        <w:tabs>
          <w:tab w:val="left" w:pos="90"/>
        </w:tabs>
        <w:jc w:val="center"/>
        <w:rPr>
          <w:b/>
          <w:bCs/>
          <w:lang w:val="it-IT"/>
        </w:rPr>
      </w:pPr>
    </w:p>
    <w:p w:rsidR="00C25001" w:rsidRPr="00F27F9C" w:rsidRDefault="00C25001" w:rsidP="002D7F6B">
      <w:pPr>
        <w:tabs>
          <w:tab w:val="left" w:pos="90"/>
        </w:tabs>
        <w:jc w:val="center"/>
        <w:rPr>
          <w:b/>
          <w:bCs/>
          <w:lang w:val="it-IT"/>
        </w:rPr>
      </w:pPr>
      <w:r w:rsidRPr="002F02F4">
        <w:rPr>
          <w:b/>
          <w:bCs/>
          <w:lang w:val="it-IT"/>
        </w:rPr>
        <w:t>FORMULAR  DE  OFERTĂ</w:t>
      </w:r>
    </w:p>
    <w:p w:rsidR="00C25001" w:rsidRPr="002F02F4" w:rsidRDefault="00C25001" w:rsidP="008442BB">
      <w:pPr>
        <w:tabs>
          <w:tab w:val="left" w:pos="90"/>
        </w:tabs>
        <w:jc w:val="both"/>
        <w:rPr>
          <w:b/>
          <w:bCs/>
        </w:rPr>
      </w:pPr>
      <w:r>
        <w:rPr>
          <w:b/>
          <w:bCs/>
        </w:rPr>
        <w:tab/>
      </w:r>
      <w:r>
        <w:rPr>
          <w:b/>
          <w:bCs/>
        </w:rPr>
        <w:tab/>
      </w:r>
      <w:r w:rsidRPr="002F02F4">
        <w:rPr>
          <w:b/>
          <w:bCs/>
        </w:rPr>
        <w:t xml:space="preserve">Către, </w:t>
      </w:r>
    </w:p>
    <w:p w:rsidR="00C25001" w:rsidRPr="002F02F4" w:rsidRDefault="00C25001" w:rsidP="008442BB">
      <w:pPr>
        <w:tabs>
          <w:tab w:val="left" w:pos="90"/>
        </w:tabs>
        <w:jc w:val="both"/>
        <w:rPr>
          <w:b/>
          <w:bCs/>
        </w:rPr>
      </w:pPr>
      <w:r>
        <w:rPr>
          <w:b/>
          <w:bCs/>
        </w:rPr>
        <w:tab/>
      </w:r>
      <w:r>
        <w:rPr>
          <w:b/>
          <w:bCs/>
        </w:rPr>
        <w:tab/>
      </w:r>
      <w:r w:rsidRPr="002F02F4">
        <w:rPr>
          <w:b/>
          <w:bCs/>
        </w:rPr>
        <w:t>Compania Regională de Apă Bacău</w:t>
      </w:r>
    </w:p>
    <w:p w:rsidR="00C25001" w:rsidRPr="002F02F4" w:rsidRDefault="00C25001" w:rsidP="008442BB">
      <w:pPr>
        <w:tabs>
          <w:tab w:val="left" w:pos="90"/>
        </w:tabs>
        <w:jc w:val="both"/>
      </w:pPr>
      <w:r>
        <w:tab/>
      </w:r>
      <w:r>
        <w:tab/>
        <w:t>Str.Henri Coanda</w:t>
      </w:r>
      <w:r w:rsidRPr="002F02F4">
        <w:t xml:space="preserve">, </w:t>
      </w:r>
      <w:r>
        <w:t>N</w:t>
      </w:r>
      <w:r w:rsidRPr="002F02F4">
        <w:t>r.</w:t>
      </w:r>
      <w:r>
        <w:t>2</w:t>
      </w:r>
      <w:r w:rsidRPr="002F02F4">
        <w:t>, municipiul Bacău, judeţul Bacău</w:t>
      </w:r>
    </w:p>
    <w:p w:rsidR="00C25001" w:rsidRDefault="00C25001" w:rsidP="008442BB">
      <w:pPr>
        <w:tabs>
          <w:tab w:val="left" w:pos="90"/>
        </w:tabs>
        <w:jc w:val="both"/>
      </w:pPr>
    </w:p>
    <w:p w:rsidR="00C25001" w:rsidRDefault="00C25001" w:rsidP="008442BB">
      <w:pPr>
        <w:tabs>
          <w:tab w:val="left" w:pos="90"/>
        </w:tabs>
        <w:ind w:right="-784"/>
        <w:jc w:val="both"/>
        <w:rPr>
          <w:lang w:val="it-IT"/>
        </w:rPr>
      </w:pPr>
      <w:r w:rsidRPr="002F02F4">
        <w:rPr>
          <w:lang w:val="it-IT"/>
        </w:rPr>
        <w:t xml:space="preserve">    Domnilor,</w:t>
      </w:r>
    </w:p>
    <w:p w:rsidR="00C25001" w:rsidRPr="000363E4" w:rsidRDefault="00C25001" w:rsidP="008442BB">
      <w:pPr>
        <w:tabs>
          <w:tab w:val="left" w:pos="90"/>
        </w:tabs>
        <w:ind w:right="-784"/>
        <w:jc w:val="both"/>
        <w:rPr>
          <w:lang w:val="it-IT"/>
        </w:rPr>
      </w:pPr>
      <w:r>
        <w:rPr>
          <w:lang w:val="it-IT"/>
        </w:rPr>
        <w:tab/>
      </w:r>
      <w:r>
        <w:rPr>
          <w:lang w:val="it-IT"/>
        </w:rPr>
        <w:tab/>
      </w:r>
      <w:r w:rsidRPr="002F02F4">
        <w:rPr>
          <w:lang w:val="it-IT"/>
        </w:rPr>
        <w:t>1. Examinând documentaţia de atribuire, s</w:t>
      </w:r>
      <w:r w:rsidRPr="002F02F4">
        <w:rPr>
          <w:lang w:val="ro-RO"/>
        </w:rPr>
        <w:t>ubsemnat</w:t>
      </w:r>
      <w:r w:rsidRPr="002F02F4">
        <w:rPr>
          <w:i/>
          <w:iCs/>
          <w:lang w:val="ro-RO"/>
        </w:rPr>
        <w:fldChar w:fldCharType="begin">
          <w:ffData>
            <w:name w:val="Text9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........(-ul/-a se alege opţiunea corectă)</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i/>
          <w:iCs/>
          <w:lang w:val="ro-RO"/>
        </w:rPr>
        <w:t xml:space="preserve"> </w:t>
      </w:r>
      <w:r w:rsidRPr="002F02F4">
        <w:rPr>
          <w:i/>
          <w:iCs/>
          <w:lang w:val="ro-RO"/>
        </w:rPr>
        <w:fldChar w:fldCharType="begin">
          <w:ffData>
            <w:name w:val="Text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.........(se completează numele şi prenumele)</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lang w:val="ro-RO"/>
        </w:rPr>
        <w:t>, reprezentant</w:t>
      </w:r>
      <w:r w:rsidRPr="002F02F4">
        <w:rPr>
          <w:i/>
          <w:iCs/>
          <w:lang w:val="ro-RO"/>
        </w:rPr>
        <w:fldChar w:fldCharType="begin">
          <w:ffData>
            <w:name w:val="Text9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.......(a / -ă a se alege opţiunea corectă)</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i/>
          <w:iCs/>
          <w:lang w:val="ro-RO"/>
        </w:rPr>
        <w:t xml:space="preserve"> </w:t>
      </w:r>
      <w:r w:rsidRPr="002F02F4">
        <w:rPr>
          <w:lang w:val="ro-RO"/>
        </w:rPr>
        <w:t xml:space="preserve">  </w:t>
      </w:r>
      <w:r w:rsidRPr="002F02F4">
        <w:rPr>
          <w:i/>
          <w:iCs/>
          <w:lang w:val="ro-RO"/>
        </w:rPr>
        <w:fldChar w:fldCharType="begin">
          <w:ffData>
            <w:name w:val="Text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.........(se completează denumirea ofertantului)</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lang w:val="ro-RO"/>
        </w:rPr>
        <w:t xml:space="preserve">, </w:t>
      </w:r>
      <w:r w:rsidRPr="002F02F4">
        <w:rPr>
          <w:lang w:val="it-IT"/>
        </w:rPr>
        <w:t xml:space="preserve">ne oferim ca, în conformitate cu prevederile şi cerinţele cuprinse în documentaţia mai sus menţionată, să prestăm </w:t>
      </w:r>
      <w:r w:rsidRPr="002F02F4">
        <w:rPr>
          <w:b/>
          <w:bCs/>
        </w:rPr>
        <w:t>Servicii poștale</w:t>
      </w:r>
      <w:r>
        <w:rPr>
          <w:b/>
          <w:bCs/>
        </w:rPr>
        <w:t xml:space="preserve"> pentru anul 2021</w:t>
      </w:r>
      <w:r w:rsidRPr="002F02F4">
        <w:t xml:space="preserve">, </w:t>
      </w:r>
      <w:r>
        <w:t xml:space="preserve">pentru pretul de……………………..lei, la care se adauga taxa pe valoarea adaugata in valoare de………………………..lei, astfel: </w:t>
      </w:r>
    </w:p>
    <w:tbl>
      <w:tblPr>
        <w:tblW w:w="11160" w:type="dxa"/>
        <w:tblInd w:w="2" w:type="dxa"/>
        <w:tblLayout w:type="fixed"/>
        <w:tblLook w:val="00A0"/>
      </w:tblPr>
      <w:tblGrid>
        <w:gridCol w:w="3240"/>
        <w:gridCol w:w="1440"/>
        <w:gridCol w:w="1200"/>
        <w:gridCol w:w="1440"/>
        <w:gridCol w:w="1200"/>
        <w:gridCol w:w="1440"/>
        <w:gridCol w:w="1200"/>
      </w:tblGrid>
      <w:tr w:rsidR="00C25001" w:rsidRPr="003F204C">
        <w:trPr>
          <w:trHeight w:val="630"/>
        </w:trPr>
        <w:tc>
          <w:tcPr>
            <w:tcW w:w="3240" w:type="dxa"/>
            <w:tcBorders>
              <w:top w:val="double" w:sz="4" w:space="0" w:color="auto"/>
              <w:left w:val="double" w:sz="4" w:space="0" w:color="auto"/>
              <w:bottom w:val="double" w:sz="4" w:space="0" w:color="auto"/>
              <w:right w:val="double" w:sz="4" w:space="0" w:color="auto"/>
            </w:tcBorders>
            <w:vAlign w:val="center"/>
          </w:tcPr>
          <w:p w:rsidR="00C25001" w:rsidRPr="003E6625" w:rsidRDefault="00C25001" w:rsidP="001D1AF4">
            <w:pPr>
              <w:tabs>
                <w:tab w:val="left" w:pos="90"/>
              </w:tabs>
              <w:jc w:val="center"/>
              <w:rPr>
                <w:rFonts w:ascii="Arial Black" w:hAnsi="Arial Black" w:cs="Arial Black"/>
                <w:b/>
                <w:bCs/>
              </w:rPr>
            </w:pPr>
            <w:r>
              <w:rPr>
                <w:rFonts w:ascii="Arial Black" w:hAnsi="Arial Black" w:cs="Arial Black"/>
                <w:b/>
                <w:bCs/>
                <w:sz w:val="22"/>
                <w:szCs w:val="22"/>
              </w:rPr>
              <w:t xml:space="preserve">Categoria de servicii postale </w:t>
            </w:r>
            <w:r w:rsidRPr="004051F5">
              <w:rPr>
                <w:rFonts w:ascii="Arial Black" w:hAnsi="Arial Black" w:cs="Arial Black"/>
                <w:b/>
                <w:bCs/>
                <w:sz w:val="22"/>
                <w:szCs w:val="22"/>
              </w:rPr>
              <w:t>neprioritare/prioritare</w:t>
            </w:r>
            <w:r>
              <w:rPr>
                <w:rFonts w:ascii="Arial Black" w:hAnsi="Arial Black" w:cs="Arial Black"/>
                <w:b/>
                <w:bCs/>
                <w:sz w:val="22"/>
                <w:szCs w:val="22"/>
              </w:rPr>
              <w:t xml:space="preserve"> implicuire inclusa </w:t>
            </w:r>
          </w:p>
        </w:tc>
        <w:tc>
          <w:tcPr>
            <w:tcW w:w="7920" w:type="dxa"/>
            <w:gridSpan w:val="6"/>
            <w:tcBorders>
              <w:top w:val="double" w:sz="4" w:space="0" w:color="auto"/>
              <w:left w:val="double" w:sz="4" w:space="0" w:color="auto"/>
              <w:bottom w:val="double" w:sz="4" w:space="0" w:color="auto"/>
              <w:right w:val="double" w:sz="4" w:space="0" w:color="auto"/>
            </w:tcBorders>
            <w:noWrap/>
            <w:vAlign w:val="center"/>
          </w:tcPr>
          <w:p w:rsidR="00C25001" w:rsidRPr="00375B3B" w:rsidRDefault="00C25001" w:rsidP="001D1AF4">
            <w:pPr>
              <w:tabs>
                <w:tab w:val="left" w:pos="90"/>
              </w:tabs>
              <w:jc w:val="center"/>
              <w:rPr>
                <w:sz w:val="26"/>
                <w:szCs w:val="26"/>
              </w:rPr>
            </w:pPr>
            <w:r w:rsidRPr="003F204C">
              <w:rPr>
                <w:b/>
                <w:bCs/>
                <w:sz w:val="28"/>
                <w:szCs w:val="28"/>
              </w:rPr>
              <w:t> </w:t>
            </w:r>
            <w:r w:rsidRPr="00375B3B">
              <w:rPr>
                <w:b/>
                <w:bCs/>
                <w:sz w:val="26"/>
                <w:szCs w:val="26"/>
              </w:rPr>
              <w:t>TOTAL ESTIMAT PENTRU 12 LUNI</w:t>
            </w:r>
          </w:p>
        </w:tc>
      </w:tr>
      <w:tr w:rsidR="00C25001" w:rsidRPr="003F204C">
        <w:trPr>
          <w:trHeight w:val="747"/>
        </w:trPr>
        <w:tc>
          <w:tcPr>
            <w:tcW w:w="3240" w:type="dxa"/>
            <w:tcBorders>
              <w:top w:val="double" w:sz="4" w:space="0" w:color="auto"/>
              <w:left w:val="double" w:sz="4" w:space="0" w:color="auto"/>
              <w:bottom w:val="double" w:sz="4" w:space="0" w:color="auto"/>
              <w:right w:val="double" w:sz="4" w:space="0" w:color="auto"/>
            </w:tcBorders>
            <w:vAlign w:val="center"/>
          </w:tcPr>
          <w:p w:rsidR="00C25001" w:rsidRPr="0050735B" w:rsidRDefault="00C25001" w:rsidP="001D1AF4">
            <w:pPr>
              <w:tabs>
                <w:tab w:val="left" w:pos="90"/>
              </w:tabs>
              <w:jc w:val="center"/>
              <w:rPr>
                <w:b/>
                <w:bCs/>
                <w:sz w:val="26"/>
                <w:szCs w:val="26"/>
              </w:rPr>
            </w:pPr>
            <w:r w:rsidRPr="0050735B">
              <w:rPr>
                <w:b/>
                <w:bCs/>
                <w:sz w:val="26"/>
                <w:szCs w:val="26"/>
              </w:rPr>
              <w:t>trimitere corespondenta</w:t>
            </w:r>
          </w:p>
          <w:p w:rsidR="00C25001" w:rsidRPr="0050735B" w:rsidRDefault="00C25001" w:rsidP="001D1AF4">
            <w:pPr>
              <w:tabs>
                <w:tab w:val="left" w:pos="90"/>
              </w:tabs>
              <w:jc w:val="center"/>
              <w:rPr>
                <w:b/>
                <w:bCs/>
              </w:rPr>
            </w:pPr>
            <w:r w:rsidRPr="0050735B">
              <w:rPr>
                <w:b/>
                <w:bCs/>
                <w:sz w:val="26"/>
                <w:szCs w:val="26"/>
              </w:rPr>
              <w:t xml:space="preserve"> interna standard</w:t>
            </w:r>
            <w:r>
              <w:rPr>
                <w:b/>
                <w:bCs/>
                <w:sz w:val="26"/>
                <w:szCs w:val="26"/>
              </w:rPr>
              <w:t>, implicuire inclusa</w:t>
            </w:r>
          </w:p>
        </w:tc>
        <w:tc>
          <w:tcPr>
            <w:tcW w:w="1440" w:type="dxa"/>
            <w:tcBorders>
              <w:top w:val="double" w:sz="4" w:space="0" w:color="auto"/>
              <w:left w:val="double" w:sz="4" w:space="0" w:color="auto"/>
              <w:bottom w:val="double" w:sz="4" w:space="0" w:color="auto"/>
              <w:right w:val="single" w:sz="4" w:space="0" w:color="auto"/>
            </w:tcBorders>
            <w:vAlign w:val="center"/>
          </w:tcPr>
          <w:p w:rsidR="00C25001" w:rsidRPr="004051F5" w:rsidRDefault="00C25001" w:rsidP="001D1AF4">
            <w:pPr>
              <w:tabs>
                <w:tab w:val="left" w:pos="90"/>
              </w:tabs>
              <w:jc w:val="center"/>
              <w:rPr>
                <w:b/>
                <w:bCs/>
                <w:sz w:val="15"/>
                <w:szCs w:val="15"/>
              </w:rPr>
            </w:pPr>
            <w:r w:rsidRPr="004051F5">
              <w:rPr>
                <w:b/>
                <w:bCs/>
                <w:sz w:val="15"/>
                <w:szCs w:val="15"/>
              </w:rPr>
              <w:t xml:space="preserve">BUCATI </w:t>
            </w:r>
          </w:p>
          <w:p w:rsidR="00C25001" w:rsidRPr="004051F5" w:rsidRDefault="00C25001" w:rsidP="001D1AF4">
            <w:pPr>
              <w:tabs>
                <w:tab w:val="left" w:pos="90"/>
              </w:tabs>
              <w:jc w:val="center"/>
              <w:rPr>
                <w:b/>
                <w:bCs/>
                <w:sz w:val="15"/>
                <w:szCs w:val="15"/>
              </w:rPr>
            </w:pPr>
            <w:r w:rsidRPr="004051F5">
              <w:rPr>
                <w:b/>
                <w:bCs/>
                <w:sz w:val="15"/>
                <w:szCs w:val="15"/>
              </w:rPr>
              <w:t>NEPRIORITARE</w:t>
            </w:r>
          </w:p>
        </w:tc>
        <w:tc>
          <w:tcPr>
            <w:tcW w:w="1200" w:type="dxa"/>
            <w:tcBorders>
              <w:top w:val="double" w:sz="4" w:space="0" w:color="auto"/>
              <w:left w:val="single" w:sz="4" w:space="0" w:color="auto"/>
              <w:bottom w:val="double" w:sz="4" w:space="0" w:color="auto"/>
              <w:right w:val="single" w:sz="4" w:space="0" w:color="auto"/>
            </w:tcBorders>
            <w:vAlign w:val="center"/>
          </w:tcPr>
          <w:p w:rsidR="00C25001" w:rsidRPr="004051F5" w:rsidRDefault="00C25001" w:rsidP="001D1AF4">
            <w:pPr>
              <w:tabs>
                <w:tab w:val="left" w:pos="90"/>
              </w:tabs>
              <w:jc w:val="center"/>
              <w:rPr>
                <w:b/>
                <w:bCs/>
                <w:sz w:val="15"/>
                <w:szCs w:val="15"/>
              </w:rPr>
            </w:pPr>
            <w:r w:rsidRPr="004051F5">
              <w:rPr>
                <w:b/>
                <w:bCs/>
                <w:sz w:val="15"/>
                <w:szCs w:val="15"/>
              </w:rPr>
              <w:t>BUCATI</w:t>
            </w:r>
          </w:p>
          <w:p w:rsidR="00C25001" w:rsidRPr="004051F5" w:rsidRDefault="00C25001" w:rsidP="001D1AF4">
            <w:pPr>
              <w:tabs>
                <w:tab w:val="left" w:pos="90"/>
              </w:tabs>
              <w:jc w:val="center"/>
              <w:rPr>
                <w:b/>
                <w:bCs/>
                <w:sz w:val="15"/>
                <w:szCs w:val="15"/>
              </w:rPr>
            </w:pPr>
            <w:r w:rsidRPr="004051F5">
              <w:rPr>
                <w:b/>
                <w:bCs/>
                <w:sz w:val="15"/>
                <w:szCs w:val="15"/>
              </w:rPr>
              <w:t>PRIORITARE</w:t>
            </w:r>
          </w:p>
        </w:tc>
        <w:tc>
          <w:tcPr>
            <w:tcW w:w="1440" w:type="dxa"/>
            <w:tcBorders>
              <w:top w:val="double" w:sz="4" w:space="0" w:color="auto"/>
              <w:left w:val="nil"/>
              <w:bottom w:val="double" w:sz="4" w:space="0" w:color="auto"/>
              <w:right w:val="single" w:sz="4" w:space="0" w:color="auto"/>
            </w:tcBorders>
            <w:vAlign w:val="center"/>
          </w:tcPr>
          <w:p w:rsidR="00C25001" w:rsidRPr="004051F5" w:rsidRDefault="00C25001" w:rsidP="001D1AF4">
            <w:pPr>
              <w:tabs>
                <w:tab w:val="left" w:pos="90"/>
              </w:tabs>
              <w:jc w:val="center"/>
              <w:rPr>
                <w:b/>
                <w:bCs/>
                <w:sz w:val="15"/>
                <w:szCs w:val="15"/>
              </w:rPr>
            </w:pPr>
            <w:r w:rsidRPr="004051F5">
              <w:rPr>
                <w:b/>
                <w:bCs/>
                <w:sz w:val="15"/>
                <w:szCs w:val="15"/>
              </w:rPr>
              <w:t>TARIF LEI/BUC.</w:t>
            </w:r>
          </w:p>
          <w:p w:rsidR="00C25001" w:rsidRPr="004051F5" w:rsidRDefault="00C25001" w:rsidP="001D1AF4">
            <w:pPr>
              <w:tabs>
                <w:tab w:val="left" w:pos="90"/>
              </w:tabs>
              <w:jc w:val="center"/>
              <w:rPr>
                <w:b/>
                <w:bCs/>
                <w:sz w:val="15"/>
                <w:szCs w:val="15"/>
              </w:rPr>
            </w:pPr>
            <w:r w:rsidRPr="004051F5">
              <w:rPr>
                <w:b/>
                <w:bCs/>
                <w:sz w:val="15"/>
                <w:szCs w:val="15"/>
              </w:rPr>
              <w:t>NEPRIORITARE</w:t>
            </w:r>
          </w:p>
        </w:tc>
        <w:tc>
          <w:tcPr>
            <w:tcW w:w="1200" w:type="dxa"/>
            <w:tcBorders>
              <w:top w:val="double" w:sz="4" w:space="0" w:color="auto"/>
              <w:left w:val="nil"/>
              <w:bottom w:val="double" w:sz="4" w:space="0" w:color="auto"/>
              <w:right w:val="single" w:sz="4" w:space="0" w:color="auto"/>
            </w:tcBorders>
            <w:vAlign w:val="center"/>
          </w:tcPr>
          <w:p w:rsidR="00C25001" w:rsidRPr="004051F5" w:rsidRDefault="00C25001" w:rsidP="001D1AF4">
            <w:pPr>
              <w:tabs>
                <w:tab w:val="left" w:pos="90"/>
              </w:tabs>
              <w:jc w:val="center"/>
              <w:rPr>
                <w:b/>
                <w:bCs/>
                <w:sz w:val="15"/>
                <w:szCs w:val="15"/>
              </w:rPr>
            </w:pPr>
            <w:r w:rsidRPr="004051F5">
              <w:rPr>
                <w:b/>
                <w:bCs/>
                <w:sz w:val="15"/>
                <w:szCs w:val="15"/>
              </w:rPr>
              <w:t>TARIF LEI/BUC.</w:t>
            </w:r>
          </w:p>
          <w:p w:rsidR="00C25001" w:rsidRPr="004051F5" w:rsidRDefault="00C25001" w:rsidP="001D1AF4">
            <w:pPr>
              <w:tabs>
                <w:tab w:val="left" w:pos="90"/>
              </w:tabs>
              <w:ind w:right="-35"/>
              <w:jc w:val="center"/>
              <w:rPr>
                <w:b/>
                <w:bCs/>
                <w:sz w:val="15"/>
                <w:szCs w:val="15"/>
              </w:rPr>
            </w:pPr>
            <w:r w:rsidRPr="004051F5">
              <w:rPr>
                <w:b/>
                <w:bCs/>
                <w:sz w:val="15"/>
                <w:szCs w:val="15"/>
              </w:rPr>
              <w:t>PRIORITARE</w:t>
            </w:r>
          </w:p>
        </w:tc>
        <w:tc>
          <w:tcPr>
            <w:tcW w:w="1440" w:type="dxa"/>
            <w:tcBorders>
              <w:top w:val="double" w:sz="4" w:space="0" w:color="auto"/>
              <w:left w:val="nil"/>
              <w:bottom w:val="double" w:sz="4" w:space="0" w:color="auto"/>
              <w:right w:val="single" w:sz="4" w:space="0" w:color="auto"/>
            </w:tcBorders>
            <w:vAlign w:val="center"/>
          </w:tcPr>
          <w:p w:rsidR="00C25001" w:rsidRPr="004051F5" w:rsidRDefault="00C25001" w:rsidP="001D1AF4">
            <w:pPr>
              <w:tabs>
                <w:tab w:val="left" w:pos="90"/>
              </w:tabs>
              <w:jc w:val="center"/>
              <w:rPr>
                <w:b/>
                <w:bCs/>
                <w:sz w:val="15"/>
                <w:szCs w:val="15"/>
              </w:rPr>
            </w:pPr>
            <w:r w:rsidRPr="004051F5">
              <w:rPr>
                <w:b/>
                <w:bCs/>
                <w:sz w:val="15"/>
                <w:szCs w:val="15"/>
              </w:rPr>
              <w:t xml:space="preserve">VALOARE </w:t>
            </w:r>
          </w:p>
          <w:p w:rsidR="00C25001" w:rsidRPr="004051F5" w:rsidRDefault="00C25001" w:rsidP="001D1AF4">
            <w:pPr>
              <w:tabs>
                <w:tab w:val="left" w:pos="90"/>
              </w:tabs>
              <w:jc w:val="center"/>
              <w:rPr>
                <w:b/>
                <w:bCs/>
                <w:sz w:val="15"/>
                <w:szCs w:val="15"/>
              </w:rPr>
            </w:pPr>
            <w:r w:rsidRPr="004051F5">
              <w:rPr>
                <w:b/>
                <w:bCs/>
                <w:sz w:val="15"/>
                <w:szCs w:val="15"/>
              </w:rPr>
              <w:t>NEPRIORITARE</w:t>
            </w:r>
          </w:p>
        </w:tc>
        <w:tc>
          <w:tcPr>
            <w:tcW w:w="1200" w:type="dxa"/>
            <w:tcBorders>
              <w:top w:val="double" w:sz="4" w:space="0" w:color="auto"/>
              <w:left w:val="nil"/>
              <w:bottom w:val="double" w:sz="4" w:space="0" w:color="auto"/>
              <w:right w:val="double" w:sz="4" w:space="0" w:color="auto"/>
            </w:tcBorders>
            <w:vAlign w:val="center"/>
          </w:tcPr>
          <w:p w:rsidR="00C25001" w:rsidRPr="004051F5" w:rsidRDefault="00C25001" w:rsidP="001D1AF4">
            <w:pPr>
              <w:tabs>
                <w:tab w:val="left" w:pos="90"/>
              </w:tabs>
              <w:jc w:val="center"/>
              <w:rPr>
                <w:b/>
                <w:bCs/>
                <w:sz w:val="15"/>
                <w:szCs w:val="15"/>
              </w:rPr>
            </w:pPr>
            <w:r w:rsidRPr="004051F5">
              <w:rPr>
                <w:b/>
                <w:bCs/>
                <w:sz w:val="15"/>
                <w:szCs w:val="15"/>
              </w:rPr>
              <w:t>VALOARE PRIORITARE</w:t>
            </w:r>
          </w:p>
        </w:tc>
      </w:tr>
      <w:tr w:rsidR="00C25001" w:rsidRPr="003F204C" w:rsidTr="006A4476">
        <w:trPr>
          <w:trHeight w:val="130"/>
        </w:trPr>
        <w:tc>
          <w:tcPr>
            <w:tcW w:w="3240" w:type="dxa"/>
            <w:tcBorders>
              <w:top w:val="double" w:sz="4" w:space="0" w:color="auto"/>
              <w:left w:val="double" w:sz="4" w:space="0" w:color="auto"/>
              <w:bottom w:val="single" w:sz="4" w:space="0" w:color="auto"/>
              <w:right w:val="double" w:sz="4" w:space="0" w:color="auto"/>
            </w:tcBorders>
          </w:tcPr>
          <w:p w:rsidR="00C25001" w:rsidRPr="009C3CF3" w:rsidRDefault="00C25001" w:rsidP="001D1AF4">
            <w:pPr>
              <w:tabs>
                <w:tab w:val="left" w:pos="90"/>
              </w:tabs>
            </w:pPr>
            <w:r w:rsidRPr="009C3CF3">
              <w:t>Pana la 20 gr</w:t>
            </w:r>
          </w:p>
        </w:tc>
        <w:tc>
          <w:tcPr>
            <w:tcW w:w="1440" w:type="dxa"/>
            <w:tcBorders>
              <w:top w:val="double" w:sz="4" w:space="0" w:color="auto"/>
              <w:left w:val="double" w:sz="4" w:space="0" w:color="auto"/>
              <w:bottom w:val="single" w:sz="4" w:space="0" w:color="auto"/>
              <w:right w:val="single" w:sz="4" w:space="0" w:color="auto"/>
            </w:tcBorders>
            <w:noWrap/>
            <w:vAlign w:val="bottom"/>
          </w:tcPr>
          <w:p w:rsidR="00C25001" w:rsidRPr="00194BC3" w:rsidRDefault="00C25001" w:rsidP="00E92E2E">
            <w:pPr>
              <w:jc w:val="right"/>
              <w:rPr>
                <w:color w:val="000000"/>
              </w:rPr>
            </w:pPr>
            <w:r>
              <w:rPr>
                <w:color w:val="000000"/>
              </w:rPr>
              <w:t>407220</w:t>
            </w:r>
          </w:p>
        </w:tc>
        <w:tc>
          <w:tcPr>
            <w:tcW w:w="1200" w:type="dxa"/>
            <w:tcBorders>
              <w:top w:val="double" w:sz="4" w:space="0" w:color="auto"/>
              <w:left w:val="single" w:sz="4" w:space="0" w:color="auto"/>
              <w:bottom w:val="single" w:sz="4" w:space="0" w:color="auto"/>
              <w:right w:val="single" w:sz="4" w:space="0" w:color="auto"/>
            </w:tcBorders>
          </w:tcPr>
          <w:p w:rsidR="00C25001" w:rsidRPr="004051F5" w:rsidRDefault="00C25001" w:rsidP="001D1AF4">
            <w:pPr>
              <w:tabs>
                <w:tab w:val="left" w:pos="90"/>
              </w:tabs>
              <w:jc w:val="right"/>
            </w:pPr>
            <w:r w:rsidRPr="004051F5">
              <w:rPr>
                <w:sz w:val="22"/>
                <w:szCs w:val="22"/>
              </w:rPr>
              <w:t>0</w:t>
            </w:r>
          </w:p>
        </w:tc>
        <w:tc>
          <w:tcPr>
            <w:tcW w:w="1440" w:type="dxa"/>
            <w:tcBorders>
              <w:top w:val="double" w:sz="4" w:space="0" w:color="auto"/>
              <w:left w:val="nil"/>
              <w:bottom w:val="single" w:sz="4" w:space="0" w:color="auto"/>
              <w:right w:val="single" w:sz="4" w:space="0" w:color="auto"/>
            </w:tcBorders>
            <w:noWrap/>
          </w:tcPr>
          <w:p w:rsidR="00C25001" w:rsidRPr="004051F5" w:rsidRDefault="00C25001" w:rsidP="001D1AF4">
            <w:pPr>
              <w:tabs>
                <w:tab w:val="left" w:pos="90"/>
              </w:tabs>
              <w:jc w:val="right"/>
            </w:pPr>
          </w:p>
        </w:tc>
        <w:tc>
          <w:tcPr>
            <w:tcW w:w="1200" w:type="dxa"/>
            <w:tcBorders>
              <w:top w:val="double" w:sz="4" w:space="0" w:color="auto"/>
              <w:left w:val="nil"/>
              <w:bottom w:val="single" w:sz="4" w:space="0" w:color="auto"/>
              <w:right w:val="single" w:sz="4" w:space="0" w:color="auto"/>
            </w:tcBorders>
            <w:noWrap/>
          </w:tcPr>
          <w:p w:rsidR="00C25001" w:rsidRPr="004051F5" w:rsidRDefault="00C25001" w:rsidP="001D1AF4">
            <w:pPr>
              <w:tabs>
                <w:tab w:val="left" w:pos="90"/>
              </w:tabs>
              <w:jc w:val="right"/>
            </w:pPr>
          </w:p>
        </w:tc>
        <w:tc>
          <w:tcPr>
            <w:tcW w:w="1440" w:type="dxa"/>
            <w:tcBorders>
              <w:top w:val="double" w:sz="4" w:space="0" w:color="auto"/>
              <w:left w:val="nil"/>
              <w:bottom w:val="single" w:sz="4" w:space="0" w:color="auto"/>
              <w:right w:val="single" w:sz="4" w:space="0" w:color="auto"/>
            </w:tcBorders>
            <w:noWrap/>
          </w:tcPr>
          <w:p w:rsidR="00C25001" w:rsidRPr="004051F5" w:rsidRDefault="00C25001" w:rsidP="001D1AF4">
            <w:pPr>
              <w:tabs>
                <w:tab w:val="left" w:pos="90"/>
              </w:tabs>
              <w:jc w:val="right"/>
            </w:pPr>
          </w:p>
        </w:tc>
        <w:tc>
          <w:tcPr>
            <w:tcW w:w="1200" w:type="dxa"/>
            <w:tcBorders>
              <w:top w:val="double" w:sz="4" w:space="0" w:color="auto"/>
              <w:left w:val="nil"/>
              <w:bottom w:val="single" w:sz="4" w:space="0" w:color="auto"/>
              <w:right w:val="double" w:sz="4" w:space="0" w:color="auto"/>
            </w:tcBorders>
            <w:noWrap/>
          </w:tcPr>
          <w:p w:rsidR="00C25001" w:rsidRPr="004051F5" w:rsidRDefault="00C25001" w:rsidP="001D1AF4">
            <w:pPr>
              <w:tabs>
                <w:tab w:val="left" w:pos="90"/>
              </w:tabs>
            </w:pPr>
          </w:p>
        </w:tc>
      </w:tr>
      <w:tr w:rsidR="00C25001" w:rsidRPr="003F204C" w:rsidTr="006A4476">
        <w:trPr>
          <w:trHeight w:val="315"/>
        </w:trPr>
        <w:tc>
          <w:tcPr>
            <w:tcW w:w="3240" w:type="dxa"/>
            <w:tcBorders>
              <w:top w:val="nil"/>
              <w:left w:val="double" w:sz="4" w:space="0" w:color="auto"/>
              <w:bottom w:val="single" w:sz="4" w:space="0" w:color="auto"/>
              <w:right w:val="double" w:sz="4" w:space="0" w:color="auto"/>
            </w:tcBorders>
          </w:tcPr>
          <w:p w:rsidR="00C25001" w:rsidRPr="009C3CF3" w:rsidRDefault="00C25001" w:rsidP="001D1AF4">
            <w:pPr>
              <w:tabs>
                <w:tab w:val="left" w:pos="90"/>
              </w:tabs>
            </w:pPr>
            <w:r w:rsidRPr="009C3CF3">
              <w:t>Peste 20 gr pana la 50 gr</w:t>
            </w:r>
          </w:p>
        </w:tc>
        <w:tc>
          <w:tcPr>
            <w:tcW w:w="1440" w:type="dxa"/>
            <w:tcBorders>
              <w:top w:val="nil"/>
              <w:left w:val="double" w:sz="4" w:space="0" w:color="auto"/>
              <w:bottom w:val="single" w:sz="4" w:space="0" w:color="auto"/>
              <w:right w:val="single" w:sz="4" w:space="0" w:color="auto"/>
            </w:tcBorders>
            <w:noWrap/>
            <w:vAlign w:val="bottom"/>
          </w:tcPr>
          <w:p w:rsidR="00C25001" w:rsidRPr="00194BC3" w:rsidRDefault="00C25001" w:rsidP="00E92E2E">
            <w:pPr>
              <w:jc w:val="right"/>
              <w:rPr>
                <w:color w:val="000000"/>
              </w:rPr>
            </w:pPr>
            <w:r w:rsidRPr="00194BC3">
              <w:rPr>
                <w:color w:val="000000"/>
              </w:rPr>
              <w:t>12</w:t>
            </w:r>
          </w:p>
        </w:tc>
        <w:tc>
          <w:tcPr>
            <w:tcW w:w="1200" w:type="dxa"/>
            <w:tcBorders>
              <w:top w:val="nil"/>
              <w:left w:val="single" w:sz="4" w:space="0" w:color="auto"/>
              <w:bottom w:val="single" w:sz="4" w:space="0" w:color="auto"/>
              <w:right w:val="single" w:sz="4" w:space="0" w:color="auto"/>
            </w:tcBorders>
          </w:tcPr>
          <w:p w:rsidR="00C25001" w:rsidRPr="004051F5" w:rsidRDefault="00C25001" w:rsidP="001D1AF4">
            <w:pPr>
              <w:tabs>
                <w:tab w:val="left" w:pos="90"/>
              </w:tabs>
              <w:jc w:val="right"/>
            </w:pPr>
            <w:r w:rsidRPr="004051F5">
              <w:rPr>
                <w:sz w:val="22"/>
                <w:szCs w:val="22"/>
              </w:rPr>
              <w:t>0</w:t>
            </w:r>
          </w:p>
        </w:tc>
        <w:tc>
          <w:tcPr>
            <w:tcW w:w="1440" w:type="dxa"/>
            <w:tcBorders>
              <w:top w:val="nil"/>
              <w:left w:val="nil"/>
              <w:bottom w:val="single" w:sz="4" w:space="0" w:color="auto"/>
              <w:right w:val="single" w:sz="4" w:space="0" w:color="auto"/>
            </w:tcBorders>
            <w:noWrap/>
          </w:tcPr>
          <w:p w:rsidR="00C25001" w:rsidRPr="004051F5" w:rsidRDefault="00C25001" w:rsidP="001D1AF4">
            <w:pPr>
              <w:tabs>
                <w:tab w:val="left" w:pos="90"/>
              </w:tabs>
              <w:jc w:val="right"/>
            </w:pPr>
          </w:p>
        </w:tc>
        <w:tc>
          <w:tcPr>
            <w:tcW w:w="1200" w:type="dxa"/>
            <w:tcBorders>
              <w:top w:val="nil"/>
              <w:left w:val="nil"/>
              <w:bottom w:val="single" w:sz="4" w:space="0" w:color="auto"/>
              <w:right w:val="single" w:sz="4" w:space="0" w:color="auto"/>
            </w:tcBorders>
            <w:noWrap/>
          </w:tcPr>
          <w:p w:rsidR="00C25001" w:rsidRPr="004051F5" w:rsidRDefault="00C25001" w:rsidP="001D1AF4">
            <w:pPr>
              <w:tabs>
                <w:tab w:val="left" w:pos="90"/>
              </w:tabs>
              <w:jc w:val="right"/>
            </w:pPr>
          </w:p>
        </w:tc>
        <w:tc>
          <w:tcPr>
            <w:tcW w:w="1440" w:type="dxa"/>
            <w:tcBorders>
              <w:top w:val="nil"/>
              <w:left w:val="nil"/>
              <w:bottom w:val="single" w:sz="4" w:space="0" w:color="auto"/>
              <w:right w:val="single" w:sz="4" w:space="0" w:color="auto"/>
            </w:tcBorders>
            <w:noWrap/>
          </w:tcPr>
          <w:p w:rsidR="00C25001" w:rsidRPr="004051F5" w:rsidRDefault="00C25001" w:rsidP="001D1AF4">
            <w:pPr>
              <w:tabs>
                <w:tab w:val="left" w:pos="90"/>
              </w:tabs>
              <w:jc w:val="right"/>
            </w:pPr>
          </w:p>
        </w:tc>
        <w:tc>
          <w:tcPr>
            <w:tcW w:w="1200" w:type="dxa"/>
            <w:tcBorders>
              <w:top w:val="nil"/>
              <w:left w:val="nil"/>
              <w:bottom w:val="single" w:sz="4" w:space="0" w:color="auto"/>
              <w:right w:val="double" w:sz="4" w:space="0" w:color="auto"/>
            </w:tcBorders>
            <w:noWrap/>
          </w:tcPr>
          <w:p w:rsidR="00C25001" w:rsidRPr="004051F5" w:rsidRDefault="00C25001" w:rsidP="001D1AF4">
            <w:pPr>
              <w:tabs>
                <w:tab w:val="left" w:pos="90"/>
              </w:tabs>
            </w:pPr>
          </w:p>
        </w:tc>
      </w:tr>
      <w:tr w:rsidR="00C25001" w:rsidRPr="003F204C" w:rsidTr="006A4476">
        <w:trPr>
          <w:trHeight w:val="315"/>
        </w:trPr>
        <w:tc>
          <w:tcPr>
            <w:tcW w:w="3240" w:type="dxa"/>
            <w:tcBorders>
              <w:top w:val="nil"/>
              <w:left w:val="double" w:sz="4" w:space="0" w:color="auto"/>
              <w:bottom w:val="single" w:sz="4" w:space="0" w:color="auto"/>
              <w:right w:val="double" w:sz="4" w:space="0" w:color="auto"/>
            </w:tcBorders>
          </w:tcPr>
          <w:p w:rsidR="00C25001" w:rsidRPr="009C3CF3" w:rsidRDefault="00C25001" w:rsidP="001D1AF4">
            <w:pPr>
              <w:tabs>
                <w:tab w:val="left" w:pos="90"/>
              </w:tabs>
            </w:pPr>
            <w:r w:rsidRPr="009C3CF3">
              <w:t>Peste 50 gr pana la 100 gr</w:t>
            </w:r>
          </w:p>
        </w:tc>
        <w:tc>
          <w:tcPr>
            <w:tcW w:w="1440" w:type="dxa"/>
            <w:tcBorders>
              <w:top w:val="nil"/>
              <w:left w:val="double" w:sz="4" w:space="0" w:color="auto"/>
              <w:bottom w:val="single" w:sz="4" w:space="0" w:color="auto"/>
              <w:right w:val="single" w:sz="4" w:space="0" w:color="auto"/>
            </w:tcBorders>
            <w:noWrap/>
            <w:vAlign w:val="bottom"/>
          </w:tcPr>
          <w:p w:rsidR="00C25001" w:rsidRPr="00194BC3" w:rsidRDefault="00C25001" w:rsidP="00E92E2E">
            <w:pPr>
              <w:jc w:val="right"/>
              <w:rPr>
                <w:color w:val="000000"/>
              </w:rPr>
            </w:pPr>
            <w:r w:rsidRPr="00194BC3">
              <w:rPr>
                <w:color w:val="000000"/>
              </w:rPr>
              <w:t>384</w:t>
            </w:r>
          </w:p>
        </w:tc>
        <w:tc>
          <w:tcPr>
            <w:tcW w:w="1200" w:type="dxa"/>
            <w:tcBorders>
              <w:top w:val="nil"/>
              <w:left w:val="single" w:sz="4" w:space="0" w:color="auto"/>
              <w:bottom w:val="single" w:sz="4" w:space="0" w:color="auto"/>
              <w:right w:val="single" w:sz="4" w:space="0" w:color="auto"/>
            </w:tcBorders>
          </w:tcPr>
          <w:p w:rsidR="00C25001" w:rsidRPr="004051F5" w:rsidRDefault="00C25001" w:rsidP="001D1AF4">
            <w:pPr>
              <w:tabs>
                <w:tab w:val="left" w:pos="90"/>
              </w:tabs>
              <w:jc w:val="right"/>
            </w:pPr>
            <w:r w:rsidRPr="004051F5">
              <w:rPr>
                <w:sz w:val="22"/>
                <w:szCs w:val="22"/>
              </w:rPr>
              <w:t>0</w:t>
            </w:r>
          </w:p>
        </w:tc>
        <w:tc>
          <w:tcPr>
            <w:tcW w:w="1440" w:type="dxa"/>
            <w:tcBorders>
              <w:top w:val="nil"/>
              <w:left w:val="nil"/>
              <w:bottom w:val="single" w:sz="4" w:space="0" w:color="auto"/>
              <w:right w:val="single" w:sz="4" w:space="0" w:color="auto"/>
            </w:tcBorders>
            <w:noWrap/>
          </w:tcPr>
          <w:p w:rsidR="00C25001" w:rsidRPr="004051F5" w:rsidRDefault="00C25001" w:rsidP="001D1AF4">
            <w:pPr>
              <w:tabs>
                <w:tab w:val="left" w:pos="90"/>
              </w:tabs>
              <w:jc w:val="right"/>
            </w:pPr>
          </w:p>
        </w:tc>
        <w:tc>
          <w:tcPr>
            <w:tcW w:w="1200" w:type="dxa"/>
            <w:tcBorders>
              <w:top w:val="nil"/>
              <w:left w:val="nil"/>
              <w:bottom w:val="single" w:sz="4" w:space="0" w:color="auto"/>
              <w:right w:val="single" w:sz="4" w:space="0" w:color="auto"/>
            </w:tcBorders>
            <w:noWrap/>
          </w:tcPr>
          <w:p w:rsidR="00C25001" w:rsidRPr="004051F5" w:rsidRDefault="00C25001" w:rsidP="001D1AF4">
            <w:pPr>
              <w:tabs>
                <w:tab w:val="left" w:pos="90"/>
              </w:tabs>
              <w:jc w:val="right"/>
            </w:pPr>
          </w:p>
        </w:tc>
        <w:tc>
          <w:tcPr>
            <w:tcW w:w="1440" w:type="dxa"/>
            <w:tcBorders>
              <w:top w:val="nil"/>
              <w:left w:val="nil"/>
              <w:bottom w:val="single" w:sz="4" w:space="0" w:color="auto"/>
              <w:right w:val="single" w:sz="4" w:space="0" w:color="auto"/>
            </w:tcBorders>
            <w:noWrap/>
          </w:tcPr>
          <w:p w:rsidR="00C25001" w:rsidRPr="004051F5" w:rsidRDefault="00C25001" w:rsidP="001D1AF4">
            <w:pPr>
              <w:tabs>
                <w:tab w:val="left" w:pos="90"/>
              </w:tabs>
              <w:jc w:val="right"/>
            </w:pPr>
          </w:p>
        </w:tc>
        <w:tc>
          <w:tcPr>
            <w:tcW w:w="1200" w:type="dxa"/>
            <w:tcBorders>
              <w:top w:val="nil"/>
              <w:left w:val="nil"/>
              <w:bottom w:val="single" w:sz="4" w:space="0" w:color="auto"/>
              <w:right w:val="double" w:sz="4" w:space="0" w:color="auto"/>
            </w:tcBorders>
            <w:noWrap/>
          </w:tcPr>
          <w:p w:rsidR="00C25001" w:rsidRPr="004051F5" w:rsidRDefault="00C25001" w:rsidP="001D1AF4">
            <w:pPr>
              <w:tabs>
                <w:tab w:val="left" w:pos="90"/>
              </w:tabs>
            </w:pPr>
          </w:p>
        </w:tc>
      </w:tr>
      <w:tr w:rsidR="00C25001" w:rsidRPr="003F204C" w:rsidTr="006A4476">
        <w:trPr>
          <w:trHeight w:val="315"/>
        </w:trPr>
        <w:tc>
          <w:tcPr>
            <w:tcW w:w="3240" w:type="dxa"/>
            <w:tcBorders>
              <w:top w:val="nil"/>
              <w:left w:val="double" w:sz="4" w:space="0" w:color="auto"/>
              <w:bottom w:val="single" w:sz="4" w:space="0" w:color="auto"/>
              <w:right w:val="double" w:sz="4" w:space="0" w:color="auto"/>
            </w:tcBorders>
          </w:tcPr>
          <w:p w:rsidR="00C25001" w:rsidRPr="009C3CF3" w:rsidRDefault="00C25001" w:rsidP="001D1AF4">
            <w:pPr>
              <w:tabs>
                <w:tab w:val="left" w:pos="90"/>
              </w:tabs>
            </w:pPr>
            <w:r w:rsidRPr="009C3CF3">
              <w:t>Peste 100 gr pana la 250 gr</w:t>
            </w:r>
          </w:p>
        </w:tc>
        <w:tc>
          <w:tcPr>
            <w:tcW w:w="1440" w:type="dxa"/>
            <w:tcBorders>
              <w:top w:val="nil"/>
              <w:left w:val="double" w:sz="4" w:space="0" w:color="auto"/>
              <w:bottom w:val="single" w:sz="4" w:space="0" w:color="auto"/>
              <w:right w:val="single" w:sz="4" w:space="0" w:color="auto"/>
            </w:tcBorders>
            <w:noWrap/>
            <w:vAlign w:val="bottom"/>
          </w:tcPr>
          <w:p w:rsidR="00C25001" w:rsidRPr="00194BC3" w:rsidRDefault="00C25001" w:rsidP="00E92E2E">
            <w:pPr>
              <w:jc w:val="right"/>
              <w:rPr>
                <w:color w:val="000000"/>
              </w:rPr>
            </w:pPr>
            <w:r w:rsidRPr="00194BC3">
              <w:rPr>
                <w:color w:val="000000"/>
              </w:rPr>
              <w:t>612</w:t>
            </w:r>
          </w:p>
        </w:tc>
        <w:tc>
          <w:tcPr>
            <w:tcW w:w="1200" w:type="dxa"/>
            <w:tcBorders>
              <w:top w:val="nil"/>
              <w:left w:val="single" w:sz="4" w:space="0" w:color="auto"/>
              <w:bottom w:val="single" w:sz="4" w:space="0" w:color="auto"/>
              <w:right w:val="single" w:sz="4" w:space="0" w:color="auto"/>
            </w:tcBorders>
          </w:tcPr>
          <w:p w:rsidR="00C25001" w:rsidRPr="004051F5" w:rsidRDefault="00C25001" w:rsidP="001D1AF4">
            <w:pPr>
              <w:tabs>
                <w:tab w:val="left" w:pos="90"/>
              </w:tabs>
              <w:jc w:val="right"/>
            </w:pPr>
            <w:r w:rsidRPr="004051F5">
              <w:rPr>
                <w:sz w:val="22"/>
                <w:szCs w:val="22"/>
              </w:rPr>
              <w:t>0</w:t>
            </w:r>
          </w:p>
        </w:tc>
        <w:tc>
          <w:tcPr>
            <w:tcW w:w="1440" w:type="dxa"/>
            <w:tcBorders>
              <w:top w:val="nil"/>
              <w:left w:val="nil"/>
              <w:bottom w:val="single" w:sz="4" w:space="0" w:color="auto"/>
              <w:right w:val="single" w:sz="4" w:space="0" w:color="auto"/>
            </w:tcBorders>
            <w:noWrap/>
          </w:tcPr>
          <w:p w:rsidR="00C25001" w:rsidRPr="004051F5" w:rsidRDefault="00C25001" w:rsidP="001D1AF4">
            <w:pPr>
              <w:tabs>
                <w:tab w:val="left" w:pos="90"/>
              </w:tabs>
              <w:jc w:val="right"/>
            </w:pPr>
          </w:p>
        </w:tc>
        <w:tc>
          <w:tcPr>
            <w:tcW w:w="1200" w:type="dxa"/>
            <w:tcBorders>
              <w:top w:val="nil"/>
              <w:left w:val="nil"/>
              <w:bottom w:val="single" w:sz="4" w:space="0" w:color="auto"/>
              <w:right w:val="single" w:sz="4" w:space="0" w:color="auto"/>
            </w:tcBorders>
            <w:noWrap/>
          </w:tcPr>
          <w:p w:rsidR="00C25001" w:rsidRPr="004051F5" w:rsidRDefault="00C25001" w:rsidP="001D1AF4">
            <w:pPr>
              <w:tabs>
                <w:tab w:val="left" w:pos="90"/>
              </w:tabs>
              <w:jc w:val="right"/>
            </w:pPr>
          </w:p>
        </w:tc>
        <w:tc>
          <w:tcPr>
            <w:tcW w:w="1440" w:type="dxa"/>
            <w:tcBorders>
              <w:top w:val="nil"/>
              <w:left w:val="nil"/>
              <w:bottom w:val="single" w:sz="4" w:space="0" w:color="auto"/>
              <w:right w:val="single" w:sz="4" w:space="0" w:color="auto"/>
            </w:tcBorders>
            <w:noWrap/>
          </w:tcPr>
          <w:p w:rsidR="00C25001" w:rsidRPr="004051F5" w:rsidRDefault="00C25001" w:rsidP="001D1AF4">
            <w:pPr>
              <w:tabs>
                <w:tab w:val="left" w:pos="90"/>
              </w:tabs>
              <w:jc w:val="right"/>
            </w:pPr>
          </w:p>
        </w:tc>
        <w:tc>
          <w:tcPr>
            <w:tcW w:w="1200" w:type="dxa"/>
            <w:tcBorders>
              <w:top w:val="nil"/>
              <w:left w:val="nil"/>
              <w:bottom w:val="single" w:sz="4" w:space="0" w:color="auto"/>
              <w:right w:val="double" w:sz="4" w:space="0" w:color="auto"/>
            </w:tcBorders>
            <w:noWrap/>
          </w:tcPr>
          <w:p w:rsidR="00C25001" w:rsidRPr="004051F5" w:rsidRDefault="00C25001" w:rsidP="001D1AF4">
            <w:pPr>
              <w:tabs>
                <w:tab w:val="left" w:pos="90"/>
              </w:tabs>
            </w:pPr>
          </w:p>
        </w:tc>
      </w:tr>
      <w:tr w:rsidR="00C25001" w:rsidRPr="003F204C" w:rsidTr="006A4476">
        <w:trPr>
          <w:trHeight w:val="315"/>
        </w:trPr>
        <w:tc>
          <w:tcPr>
            <w:tcW w:w="3240" w:type="dxa"/>
            <w:tcBorders>
              <w:top w:val="nil"/>
              <w:left w:val="double" w:sz="4" w:space="0" w:color="auto"/>
              <w:bottom w:val="single" w:sz="4" w:space="0" w:color="auto"/>
              <w:right w:val="double" w:sz="4" w:space="0" w:color="auto"/>
            </w:tcBorders>
          </w:tcPr>
          <w:p w:rsidR="00C25001" w:rsidRPr="009C3CF3" w:rsidRDefault="00C25001" w:rsidP="001D1AF4">
            <w:pPr>
              <w:tabs>
                <w:tab w:val="left" w:pos="90"/>
              </w:tabs>
            </w:pPr>
            <w:r w:rsidRPr="009C3CF3">
              <w:t>Peste 250 gr pana la 500 gr</w:t>
            </w:r>
          </w:p>
        </w:tc>
        <w:tc>
          <w:tcPr>
            <w:tcW w:w="1440" w:type="dxa"/>
            <w:tcBorders>
              <w:top w:val="nil"/>
              <w:left w:val="double" w:sz="4" w:space="0" w:color="auto"/>
              <w:bottom w:val="single" w:sz="4" w:space="0" w:color="auto"/>
              <w:right w:val="single" w:sz="4" w:space="0" w:color="auto"/>
            </w:tcBorders>
            <w:noWrap/>
            <w:vAlign w:val="bottom"/>
          </w:tcPr>
          <w:p w:rsidR="00C25001" w:rsidRPr="00194BC3" w:rsidRDefault="00C25001" w:rsidP="00E92E2E">
            <w:pPr>
              <w:jc w:val="right"/>
              <w:rPr>
                <w:color w:val="000000"/>
              </w:rPr>
            </w:pPr>
            <w:r w:rsidRPr="00194BC3">
              <w:rPr>
                <w:color w:val="000000"/>
              </w:rPr>
              <w:t>0</w:t>
            </w:r>
          </w:p>
        </w:tc>
        <w:tc>
          <w:tcPr>
            <w:tcW w:w="1200" w:type="dxa"/>
            <w:tcBorders>
              <w:top w:val="nil"/>
              <w:left w:val="single" w:sz="4" w:space="0" w:color="auto"/>
              <w:bottom w:val="single" w:sz="4" w:space="0" w:color="auto"/>
              <w:right w:val="single" w:sz="4" w:space="0" w:color="auto"/>
            </w:tcBorders>
          </w:tcPr>
          <w:p w:rsidR="00C25001" w:rsidRPr="004051F5" w:rsidRDefault="00C25001" w:rsidP="001D1AF4">
            <w:pPr>
              <w:tabs>
                <w:tab w:val="left" w:pos="90"/>
              </w:tabs>
              <w:jc w:val="right"/>
            </w:pPr>
            <w:r w:rsidRPr="004051F5">
              <w:rPr>
                <w:sz w:val="22"/>
                <w:szCs w:val="22"/>
              </w:rPr>
              <w:t>0</w:t>
            </w:r>
          </w:p>
        </w:tc>
        <w:tc>
          <w:tcPr>
            <w:tcW w:w="1440" w:type="dxa"/>
            <w:tcBorders>
              <w:top w:val="nil"/>
              <w:left w:val="nil"/>
              <w:bottom w:val="single" w:sz="4" w:space="0" w:color="auto"/>
              <w:right w:val="single" w:sz="4" w:space="0" w:color="auto"/>
            </w:tcBorders>
            <w:noWrap/>
          </w:tcPr>
          <w:p w:rsidR="00C25001" w:rsidRPr="004051F5" w:rsidRDefault="00C25001" w:rsidP="001D1AF4">
            <w:pPr>
              <w:tabs>
                <w:tab w:val="left" w:pos="90"/>
              </w:tabs>
              <w:jc w:val="right"/>
            </w:pPr>
          </w:p>
        </w:tc>
        <w:tc>
          <w:tcPr>
            <w:tcW w:w="1200" w:type="dxa"/>
            <w:tcBorders>
              <w:top w:val="nil"/>
              <w:left w:val="nil"/>
              <w:bottom w:val="single" w:sz="4" w:space="0" w:color="auto"/>
              <w:right w:val="single" w:sz="4" w:space="0" w:color="auto"/>
            </w:tcBorders>
            <w:noWrap/>
          </w:tcPr>
          <w:p w:rsidR="00C25001" w:rsidRPr="004051F5" w:rsidRDefault="00C25001" w:rsidP="001D1AF4">
            <w:pPr>
              <w:tabs>
                <w:tab w:val="left" w:pos="90"/>
              </w:tabs>
              <w:jc w:val="right"/>
            </w:pPr>
          </w:p>
        </w:tc>
        <w:tc>
          <w:tcPr>
            <w:tcW w:w="1440" w:type="dxa"/>
            <w:tcBorders>
              <w:top w:val="nil"/>
              <w:left w:val="nil"/>
              <w:bottom w:val="single" w:sz="4" w:space="0" w:color="auto"/>
              <w:right w:val="single" w:sz="4" w:space="0" w:color="auto"/>
            </w:tcBorders>
            <w:noWrap/>
          </w:tcPr>
          <w:p w:rsidR="00C25001" w:rsidRPr="004051F5" w:rsidRDefault="00C25001" w:rsidP="001D1AF4">
            <w:pPr>
              <w:tabs>
                <w:tab w:val="left" w:pos="90"/>
              </w:tabs>
              <w:jc w:val="right"/>
            </w:pPr>
          </w:p>
        </w:tc>
        <w:tc>
          <w:tcPr>
            <w:tcW w:w="1200" w:type="dxa"/>
            <w:tcBorders>
              <w:top w:val="nil"/>
              <w:left w:val="nil"/>
              <w:bottom w:val="single" w:sz="4" w:space="0" w:color="auto"/>
              <w:right w:val="double" w:sz="4" w:space="0" w:color="auto"/>
            </w:tcBorders>
            <w:noWrap/>
          </w:tcPr>
          <w:p w:rsidR="00C25001" w:rsidRPr="004051F5" w:rsidRDefault="00C25001" w:rsidP="001D1AF4">
            <w:pPr>
              <w:tabs>
                <w:tab w:val="left" w:pos="90"/>
              </w:tabs>
            </w:pPr>
          </w:p>
        </w:tc>
      </w:tr>
      <w:tr w:rsidR="00C25001" w:rsidRPr="003F204C" w:rsidTr="006A4476">
        <w:trPr>
          <w:trHeight w:val="315"/>
        </w:trPr>
        <w:tc>
          <w:tcPr>
            <w:tcW w:w="3240" w:type="dxa"/>
            <w:tcBorders>
              <w:top w:val="nil"/>
              <w:left w:val="double" w:sz="4" w:space="0" w:color="auto"/>
              <w:bottom w:val="single" w:sz="4" w:space="0" w:color="auto"/>
              <w:right w:val="double" w:sz="4" w:space="0" w:color="auto"/>
            </w:tcBorders>
          </w:tcPr>
          <w:p w:rsidR="00C25001" w:rsidRPr="009C3CF3" w:rsidRDefault="00C25001" w:rsidP="001D1AF4">
            <w:pPr>
              <w:tabs>
                <w:tab w:val="left" w:pos="90"/>
              </w:tabs>
            </w:pPr>
            <w:r w:rsidRPr="009C3CF3">
              <w:t>Peste 500 gr pana la 1.000 gr</w:t>
            </w:r>
          </w:p>
        </w:tc>
        <w:tc>
          <w:tcPr>
            <w:tcW w:w="1440" w:type="dxa"/>
            <w:tcBorders>
              <w:top w:val="nil"/>
              <w:left w:val="double" w:sz="4" w:space="0" w:color="auto"/>
              <w:bottom w:val="single" w:sz="4" w:space="0" w:color="auto"/>
              <w:right w:val="single" w:sz="4" w:space="0" w:color="auto"/>
            </w:tcBorders>
            <w:noWrap/>
            <w:vAlign w:val="bottom"/>
          </w:tcPr>
          <w:p w:rsidR="00C25001" w:rsidRPr="00194BC3" w:rsidRDefault="00C25001" w:rsidP="00E92E2E">
            <w:pPr>
              <w:jc w:val="right"/>
              <w:rPr>
                <w:color w:val="000000"/>
              </w:rPr>
            </w:pPr>
            <w:r w:rsidRPr="00194BC3">
              <w:rPr>
                <w:color w:val="000000"/>
              </w:rPr>
              <w:t>0</w:t>
            </w:r>
          </w:p>
        </w:tc>
        <w:tc>
          <w:tcPr>
            <w:tcW w:w="1200" w:type="dxa"/>
            <w:tcBorders>
              <w:top w:val="nil"/>
              <w:left w:val="single" w:sz="4" w:space="0" w:color="auto"/>
              <w:bottom w:val="single" w:sz="4" w:space="0" w:color="auto"/>
              <w:right w:val="single" w:sz="4" w:space="0" w:color="auto"/>
            </w:tcBorders>
          </w:tcPr>
          <w:p w:rsidR="00C25001" w:rsidRPr="004051F5" w:rsidRDefault="00C25001" w:rsidP="001D1AF4">
            <w:pPr>
              <w:tabs>
                <w:tab w:val="left" w:pos="90"/>
              </w:tabs>
              <w:jc w:val="right"/>
            </w:pPr>
            <w:r w:rsidRPr="004051F5">
              <w:rPr>
                <w:sz w:val="22"/>
                <w:szCs w:val="22"/>
              </w:rPr>
              <w:t>0</w:t>
            </w:r>
          </w:p>
        </w:tc>
        <w:tc>
          <w:tcPr>
            <w:tcW w:w="1440" w:type="dxa"/>
            <w:tcBorders>
              <w:top w:val="nil"/>
              <w:left w:val="nil"/>
              <w:bottom w:val="single" w:sz="4" w:space="0" w:color="auto"/>
              <w:right w:val="single" w:sz="4" w:space="0" w:color="auto"/>
            </w:tcBorders>
            <w:noWrap/>
          </w:tcPr>
          <w:p w:rsidR="00C25001" w:rsidRPr="004051F5" w:rsidRDefault="00C25001" w:rsidP="001D1AF4">
            <w:pPr>
              <w:tabs>
                <w:tab w:val="left" w:pos="90"/>
              </w:tabs>
              <w:jc w:val="right"/>
            </w:pPr>
          </w:p>
        </w:tc>
        <w:tc>
          <w:tcPr>
            <w:tcW w:w="1200" w:type="dxa"/>
            <w:tcBorders>
              <w:top w:val="nil"/>
              <w:left w:val="nil"/>
              <w:bottom w:val="single" w:sz="4" w:space="0" w:color="auto"/>
              <w:right w:val="single" w:sz="4" w:space="0" w:color="auto"/>
            </w:tcBorders>
            <w:noWrap/>
          </w:tcPr>
          <w:p w:rsidR="00C25001" w:rsidRPr="004051F5" w:rsidRDefault="00C25001" w:rsidP="001D1AF4">
            <w:pPr>
              <w:tabs>
                <w:tab w:val="left" w:pos="90"/>
              </w:tabs>
              <w:jc w:val="right"/>
            </w:pPr>
          </w:p>
        </w:tc>
        <w:tc>
          <w:tcPr>
            <w:tcW w:w="1440" w:type="dxa"/>
            <w:tcBorders>
              <w:top w:val="nil"/>
              <w:left w:val="nil"/>
              <w:bottom w:val="single" w:sz="4" w:space="0" w:color="auto"/>
              <w:right w:val="single" w:sz="4" w:space="0" w:color="auto"/>
            </w:tcBorders>
            <w:noWrap/>
          </w:tcPr>
          <w:p w:rsidR="00C25001" w:rsidRPr="004051F5" w:rsidRDefault="00C25001" w:rsidP="001D1AF4">
            <w:pPr>
              <w:tabs>
                <w:tab w:val="left" w:pos="90"/>
              </w:tabs>
              <w:jc w:val="right"/>
            </w:pPr>
          </w:p>
        </w:tc>
        <w:tc>
          <w:tcPr>
            <w:tcW w:w="1200" w:type="dxa"/>
            <w:tcBorders>
              <w:top w:val="nil"/>
              <w:left w:val="nil"/>
              <w:bottom w:val="single" w:sz="4" w:space="0" w:color="auto"/>
              <w:right w:val="double" w:sz="4" w:space="0" w:color="auto"/>
            </w:tcBorders>
            <w:noWrap/>
          </w:tcPr>
          <w:p w:rsidR="00C25001" w:rsidRPr="004051F5" w:rsidRDefault="00C25001" w:rsidP="001D1AF4">
            <w:pPr>
              <w:tabs>
                <w:tab w:val="left" w:pos="90"/>
              </w:tabs>
            </w:pPr>
          </w:p>
        </w:tc>
      </w:tr>
      <w:tr w:rsidR="00C25001" w:rsidRPr="003F204C" w:rsidTr="006A4476">
        <w:trPr>
          <w:trHeight w:val="315"/>
        </w:trPr>
        <w:tc>
          <w:tcPr>
            <w:tcW w:w="3240" w:type="dxa"/>
            <w:tcBorders>
              <w:top w:val="nil"/>
              <w:left w:val="double" w:sz="4" w:space="0" w:color="auto"/>
              <w:bottom w:val="double" w:sz="4" w:space="0" w:color="auto"/>
              <w:right w:val="double" w:sz="4" w:space="0" w:color="auto"/>
            </w:tcBorders>
          </w:tcPr>
          <w:p w:rsidR="00C25001" w:rsidRPr="009C3CF3" w:rsidRDefault="00C25001" w:rsidP="001D1AF4">
            <w:pPr>
              <w:tabs>
                <w:tab w:val="left" w:pos="90"/>
              </w:tabs>
            </w:pPr>
            <w:r w:rsidRPr="009C3CF3">
              <w:t>Peste 1.000 gr pana la 2000 gr</w:t>
            </w:r>
          </w:p>
        </w:tc>
        <w:tc>
          <w:tcPr>
            <w:tcW w:w="1440" w:type="dxa"/>
            <w:tcBorders>
              <w:top w:val="nil"/>
              <w:left w:val="double" w:sz="4" w:space="0" w:color="auto"/>
              <w:bottom w:val="double" w:sz="4" w:space="0" w:color="auto"/>
              <w:right w:val="single" w:sz="4" w:space="0" w:color="auto"/>
            </w:tcBorders>
            <w:noWrap/>
            <w:vAlign w:val="bottom"/>
          </w:tcPr>
          <w:p w:rsidR="00C25001" w:rsidRPr="00194BC3" w:rsidRDefault="00C25001" w:rsidP="00E92E2E">
            <w:pPr>
              <w:jc w:val="right"/>
              <w:rPr>
                <w:color w:val="000000"/>
              </w:rPr>
            </w:pPr>
            <w:r w:rsidRPr="00194BC3">
              <w:rPr>
                <w:color w:val="000000"/>
              </w:rPr>
              <w:t>0</w:t>
            </w:r>
          </w:p>
        </w:tc>
        <w:tc>
          <w:tcPr>
            <w:tcW w:w="1200" w:type="dxa"/>
            <w:tcBorders>
              <w:top w:val="nil"/>
              <w:left w:val="single" w:sz="4" w:space="0" w:color="auto"/>
              <w:bottom w:val="double" w:sz="4" w:space="0" w:color="auto"/>
              <w:right w:val="single" w:sz="4" w:space="0" w:color="auto"/>
            </w:tcBorders>
          </w:tcPr>
          <w:p w:rsidR="00C25001" w:rsidRPr="004051F5" w:rsidRDefault="00C25001" w:rsidP="001D1AF4">
            <w:pPr>
              <w:tabs>
                <w:tab w:val="left" w:pos="90"/>
              </w:tabs>
              <w:jc w:val="right"/>
            </w:pPr>
            <w:r w:rsidRPr="004051F5">
              <w:rPr>
                <w:sz w:val="22"/>
                <w:szCs w:val="22"/>
              </w:rPr>
              <w:t>0</w:t>
            </w:r>
          </w:p>
        </w:tc>
        <w:tc>
          <w:tcPr>
            <w:tcW w:w="1440" w:type="dxa"/>
            <w:tcBorders>
              <w:top w:val="nil"/>
              <w:left w:val="nil"/>
              <w:bottom w:val="double" w:sz="4" w:space="0" w:color="auto"/>
              <w:right w:val="single" w:sz="4" w:space="0" w:color="auto"/>
            </w:tcBorders>
            <w:noWrap/>
          </w:tcPr>
          <w:p w:rsidR="00C25001" w:rsidRPr="004051F5" w:rsidRDefault="00C25001" w:rsidP="001D1AF4">
            <w:pPr>
              <w:tabs>
                <w:tab w:val="left" w:pos="90"/>
              </w:tabs>
              <w:jc w:val="right"/>
            </w:pPr>
          </w:p>
        </w:tc>
        <w:tc>
          <w:tcPr>
            <w:tcW w:w="1200" w:type="dxa"/>
            <w:tcBorders>
              <w:top w:val="nil"/>
              <w:left w:val="nil"/>
              <w:bottom w:val="double" w:sz="4" w:space="0" w:color="auto"/>
              <w:right w:val="single" w:sz="4" w:space="0" w:color="auto"/>
            </w:tcBorders>
            <w:noWrap/>
          </w:tcPr>
          <w:p w:rsidR="00C25001" w:rsidRPr="004051F5" w:rsidRDefault="00C25001" w:rsidP="001D1AF4">
            <w:pPr>
              <w:tabs>
                <w:tab w:val="left" w:pos="90"/>
              </w:tabs>
              <w:jc w:val="right"/>
            </w:pPr>
          </w:p>
        </w:tc>
        <w:tc>
          <w:tcPr>
            <w:tcW w:w="1440" w:type="dxa"/>
            <w:tcBorders>
              <w:top w:val="nil"/>
              <w:left w:val="nil"/>
              <w:bottom w:val="double" w:sz="4" w:space="0" w:color="auto"/>
              <w:right w:val="single" w:sz="4" w:space="0" w:color="auto"/>
            </w:tcBorders>
            <w:noWrap/>
          </w:tcPr>
          <w:p w:rsidR="00C25001" w:rsidRPr="004051F5" w:rsidRDefault="00C25001" w:rsidP="001D1AF4">
            <w:pPr>
              <w:tabs>
                <w:tab w:val="left" w:pos="90"/>
              </w:tabs>
              <w:jc w:val="right"/>
            </w:pPr>
          </w:p>
        </w:tc>
        <w:tc>
          <w:tcPr>
            <w:tcW w:w="1200" w:type="dxa"/>
            <w:tcBorders>
              <w:top w:val="nil"/>
              <w:left w:val="nil"/>
              <w:bottom w:val="double" w:sz="4" w:space="0" w:color="auto"/>
              <w:right w:val="double" w:sz="4" w:space="0" w:color="auto"/>
            </w:tcBorders>
            <w:noWrap/>
          </w:tcPr>
          <w:p w:rsidR="00C25001" w:rsidRPr="004051F5" w:rsidRDefault="00C25001" w:rsidP="001D1AF4">
            <w:pPr>
              <w:tabs>
                <w:tab w:val="left" w:pos="90"/>
              </w:tabs>
            </w:pPr>
          </w:p>
        </w:tc>
      </w:tr>
      <w:tr w:rsidR="00C25001" w:rsidRPr="003F204C">
        <w:trPr>
          <w:trHeight w:val="782"/>
        </w:trPr>
        <w:tc>
          <w:tcPr>
            <w:tcW w:w="3240" w:type="dxa"/>
            <w:tcBorders>
              <w:top w:val="double" w:sz="4" w:space="0" w:color="auto"/>
              <w:left w:val="double" w:sz="4" w:space="0" w:color="auto"/>
              <w:bottom w:val="double" w:sz="4" w:space="0" w:color="auto"/>
              <w:right w:val="double" w:sz="4" w:space="0" w:color="auto"/>
            </w:tcBorders>
            <w:vAlign w:val="center"/>
          </w:tcPr>
          <w:p w:rsidR="00C25001" w:rsidRPr="0050735B" w:rsidRDefault="00C25001" w:rsidP="001D1AF4">
            <w:pPr>
              <w:tabs>
                <w:tab w:val="left" w:pos="90"/>
              </w:tabs>
              <w:jc w:val="center"/>
              <w:rPr>
                <w:b/>
                <w:bCs/>
                <w:sz w:val="26"/>
                <w:szCs w:val="26"/>
              </w:rPr>
            </w:pPr>
            <w:r w:rsidRPr="0050735B">
              <w:rPr>
                <w:b/>
                <w:bCs/>
                <w:sz w:val="26"/>
                <w:szCs w:val="26"/>
              </w:rPr>
              <w:t>trimitere corespondenta  recomandata interna</w:t>
            </w:r>
            <w:r>
              <w:rPr>
                <w:b/>
                <w:bCs/>
                <w:sz w:val="26"/>
                <w:szCs w:val="26"/>
              </w:rPr>
              <w:t>, implicuire inclusa</w:t>
            </w:r>
          </w:p>
        </w:tc>
        <w:tc>
          <w:tcPr>
            <w:tcW w:w="7920" w:type="dxa"/>
            <w:gridSpan w:val="6"/>
            <w:tcBorders>
              <w:top w:val="double" w:sz="4" w:space="0" w:color="auto"/>
              <w:left w:val="double" w:sz="4" w:space="0" w:color="auto"/>
              <w:bottom w:val="double" w:sz="4" w:space="0" w:color="auto"/>
              <w:right w:val="double" w:sz="4" w:space="0" w:color="auto"/>
            </w:tcBorders>
            <w:noWrap/>
            <w:vAlign w:val="bottom"/>
          </w:tcPr>
          <w:p w:rsidR="00C25001" w:rsidRPr="00194BC3" w:rsidRDefault="00C25001" w:rsidP="00E92E2E">
            <w:pPr>
              <w:rPr>
                <w:color w:val="000000"/>
              </w:rPr>
            </w:pPr>
            <w:r w:rsidRPr="00194BC3">
              <w:rPr>
                <w:color w:val="000000"/>
              </w:rPr>
              <w:t> </w:t>
            </w:r>
          </w:p>
        </w:tc>
      </w:tr>
      <w:tr w:rsidR="00C25001" w:rsidRPr="003F204C">
        <w:trPr>
          <w:trHeight w:val="315"/>
        </w:trPr>
        <w:tc>
          <w:tcPr>
            <w:tcW w:w="3240" w:type="dxa"/>
            <w:tcBorders>
              <w:top w:val="double" w:sz="4" w:space="0" w:color="auto"/>
              <w:left w:val="double" w:sz="4" w:space="0" w:color="auto"/>
              <w:bottom w:val="single" w:sz="4" w:space="0" w:color="auto"/>
              <w:right w:val="double" w:sz="4" w:space="0" w:color="auto"/>
            </w:tcBorders>
            <w:vAlign w:val="center"/>
          </w:tcPr>
          <w:p w:rsidR="00C25001" w:rsidRPr="009C3CF3" w:rsidRDefault="00C25001" w:rsidP="001D1AF4">
            <w:pPr>
              <w:tabs>
                <w:tab w:val="left" w:pos="90"/>
              </w:tabs>
              <w:jc w:val="both"/>
            </w:pPr>
            <w:r w:rsidRPr="009C3CF3">
              <w:t>Pana la 20gr</w:t>
            </w:r>
          </w:p>
        </w:tc>
        <w:tc>
          <w:tcPr>
            <w:tcW w:w="1440" w:type="dxa"/>
            <w:tcBorders>
              <w:top w:val="double" w:sz="4" w:space="0" w:color="auto"/>
              <w:left w:val="double" w:sz="4" w:space="0" w:color="auto"/>
              <w:bottom w:val="single" w:sz="4" w:space="0" w:color="auto"/>
              <w:right w:val="single" w:sz="4" w:space="0" w:color="auto"/>
            </w:tcBorders>
            <w:noWrap/>
            <w:vAlign w:val="bottom"/>
          </w:tcPr>
          <w:p w:rsidR="00C25001" w:rsidRPr="00194BC3" w:rsidRDefault="00C25001" w:rsidP="00E92E2E">
            <w:pPr>
              <w:jc w:val="right"/>
              <w:rPr>
                <w:color w:val="000000"/>
              </w:rPr>
            </w:pPr>
            <w:r w:rsidRPr="00194BC3">
              <w:rPr>
                <w:color w:val="000000"/>
              </w:rPr>
              <w:t>0</w:t>
            </w:r>
          </w:p>
        </w:tc>
        <w:tc>
          <w:tcPr>
            <w:tcW w:w="1200" w:type="dxa"/>
            <w:tcBorders>
              <w:top w:val="double" w:sz="4" w:space="0" w:color="auto"/>
              <w:left w:val="single" w:sz="4" w:space="0" w:color="auto"/>
              <w:bottom w:val="single" w:sz="4" w:space="0" w:color="auto"/>
              <w:right w:val="single" w:sz="4" w:space="0" w:color="auto"/>
            </w:tcBorders>
            <w:vAlign w:val="bottom"/>
          </w:tcPr>
          <w:p w:rsidR="00C25001" w:rsidRPr="00C062A0" w:rsidRDefault="00C25001" w:rsidP="001D1AF4">
            <w:pPr>
              <w:tabs>
                <w:tab w:val="left" w:pos="90"/>
              </w:tabs>
              <w:jc w:val="right"/>
            </w:pPr>
            <w:r w:rsidRPr="00C062A0">
              <w:rPr>
                <w:sz w:val="22"/>
                <w:szCs w:val="22"/>
              </w:rPr>
              <w:t> 0</w:t>
            </w:r>
          </w:p>
        </w:tc>
        <w:tc>
          <w:tcPr>
            <w:tcW w:w="1440" w:type="dxa"/>
            <w:tcBorders>
              <w:top w:val="double" w:sz="4" w:space="0" w:color="auto"/>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double" w:sz="4" w:space="0" w:color="auto"/>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440" w:type="dxa"/>
            <w:tcBorders>
              <w:top w:val="double" w:sz="4" w:space="0" w:color="auto"/>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double" w:sz="4" w:space="0" w:color="auto"/>
              <w:left w:val="nil"/>
              <w:bottom w:val="single" w:sz="4" w:space="0" w:color="auto"/>
              <w:right w:val="double" w:sz="4" w:space="0" w:color="auto"/>
            </w:tcBorders>
            <w:noWrap/>
            <w:vAlign w:val="bottom"/>
          </w:tcPr>
          <w:p w:rsidR="00C25001" w:rsidRPr="00C062A0" w:rsidRDefault="00C25001" w:rsidP="001D1AF4">
            <w:pPr>
              <w:tabs>
                <w:tab w:val="left" w:pos="90"/>
              </w:tabs>
              <w:jc w:val="right"/>
            </w:pPr>
          </w:p>
        </w:tc>
      </w:tr>
      <w:tr w:rsidR="00C25001" w:rsidRPr="003F204C">
        <w:trPr>
          <w:trHeight w:val="315"/>
        </w:trPr>
        <w:tc>
          <w:tcPr>
            <w:tcW w:w="3240" w:type="dxa"/>
            <w:tcBorders>
              <w:top w:val="nil"/>
              <w:left w:val="double" w:sz="4" w:space="0" w:color="auto"/>
              <w:bottom w:val="single" w:sz="4" w:space="0" w:color="auto"/>
              <w:right w:val="double" w:sz="4" w:space="0" w:color="auto"/>
            </w:tcBorders>
            <w:vAlign w:val="center"/>
          </w:tcPr>
          <w:p w:rsidR="00C25001" w:rsidRPr="009C3CF3" w:rsidRDefault="00C25001" w:rsidP="001D1AF4">
            <w:pPr>
              <w:tabs>
                <w:tab w:val="left" w:pos="90"/>
              </w:tabs>
              <w:jc w:val="both"/>
            </w:pPr>
            <w:r w:rsidRPr="009C3CF3">
              <w:t>Peste 20 gr pana la 50 gr</w:t>
            </w:r>
          </w:p>
        </w:tc>
        <w:tc>
          <w:tcPr>
            <w:tcW w:w="1440" w:type="dxa"/>
            <w:tcBorders>
              <w:top w:val="nil"/>
              <w:left w:val="double" w:sz="4" w:space="0" w:color="auto"/>
              <w:bottom w:val="single" w:sz="4" w:space="0" w:color="auto"/>
              <w:right w:val="single" w:sz="4" w:space="0" w:color="auto"/>
            </w:tcBorders>
            <w:noWrap/>
            <w:vAlign w:val="bottom"/>
          </w:tcPr>
          <w:p w:rsidR="00C25001" w:rsidRPr="00194BC3" w:rsidRDefault="00C25001" w:rsidP="00E92E2E">
            <w:pPr>
              <w:jc w:val="right"/>
              <w:rPr>
                <w:color w:val="000000"/>
              </w:rPr>
            </w:pPr>
            <w:r w:rsidRPr="00194BC3">
              <w:rPr>
                <w:color w:val="000000"/>
              </w:rPr>
              <w:t>0</w:t>
            </w:r>
          </w:p>
        </w:tc>
        <w:tc>
          <w:tcPr>
            <w:tcW w:w="1200" w:type="dxa"/>
            <w:tcBorders>
              <w:top w:val="nil"/>
              <w:left w:val="single" w:sz="4" w:space="0" w:color="auto"/>
              <w:bottom w:val="single" w:sz="4" w:space="0" w:color="auto"/>
              <w:right w:val="single" w:sz="4" w:space="0" w:color="auto"/>
            </w:tcBorders>
            <w:vAlign w:val="bottom"/>
          </w:tcPr>
          <w:p w:rsidR="00C25001" w:rsidRPr="00C062A0" w:rsidRDefault="00C25001" w:rsidP="001D1AF4">
            <w:pPr>
              <w:tabs>
                <w:tab w:val="left" w:pos="90"/>
              </w:tabs>
              <w:jc w:val="right"/>
            </w:pPr>
            <w:r w:rsidRPr="00C062A0">
              <w:rPr>
                <w:sz w:val="22"/>
                <w:szCs w:val="22"/>
              </w:rPr>
              <w:t> 0</w:t>
            </w:r>
          </w:p>
        </w:tc>
        <w:tc>
          <w:tcPr>
            <w:tcW w:w="144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44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nil"/>
              <w:left w:val="nil"/>
              <w:bottom w:val="single" w:sz="4" w:space="0" w:color="auto"/>
              <w:right w:val="double" w:sz="4" w:space="0" w:color="auto"/>
            </w:tcBorders>
            <w:noWrap/>
            <w:vAlign w:val="bottom"/>
          </w:tcPr>
          <w:p w:rsidR="00C25001" w:rsidRPr="00C062A0" w:rsidRDefault="00C25001" w:rsidP="001D1AF4">
            <w:pPr>
              <w:tabs>
                <w:tab w:val="left" w:pos="90"/>
              </w:tabs>
              <w:jc w:val="right"/>
            </w:pPr>
          </w:p>
        </w:tc>
      </w:tr>
      <w:tr w:rsidR="00C25001" w:rsidRPr="003F204C">
        <w:trPr>
          <w:trHeight w:val="315"/>
        </w:trPr>
        <w:tc>
          <w:tcPr>
            <w:tcW w:w="3240" w:type="dxa"/>
            <w:tcBorders>
              <w:top w:val="nil"/>
              <w:left w:val="double" w:sz="4" w:space="0" w:color="auto"/>
              <w:bottom w:val="single" w:sz="4" w:space="0" w:color="auto"/>
              <w:right w:val="double" w:sz="4" w:space="0" w:color="auto"/>
            </w:tcBorders>
            <w:vAlign w:val="center"/>
          </w:tcPr>
          <w:p w:rsidR="00C25001" w:rsidRPr="009C3CF3" w:rsidRDefault="00C25001" w:rsidP="001D1AF4">
            <w:pPr>
              <w:tabs>
                <w:tab w:val="left" w:pos="90"/>
              </w:tabs>
              <w:jc w:val="both"/>
            </w:pPr>
            <w:r w:rsidRPr="009C3CF3">
              <w:t>Peste 50 gr pana la 100 gr</w:t>
            </w:r>
          </w:p>
        </w:tc>
        <w:tc>
          <w:tcPr>
            <w:tcW w:w="1440" w:type="dxa"/>
            <w:tcBorders>
              <w:top w:val="nil"/>
              <w:left w:val="double" w:sz="4" w:space="0" w:color="auto"/>
              <w:bottom w:val="single" w:sz="4" w:space="0" w:color="auto"/>
              <w:right w:val="single" w:sz="4" w:space="0" w:color="auto"/>
            </w:tcBorders>
            <w:noWrap/>
            <w:vAlign w:val="bottom"/>
          </w:tcPr>
          <w:p w:rsidR="00C25001" w:rsidRPr="00194BC3" w:rsidRDefault="00C25001" w:rsidP="00E92E2E">
            <w:pPr>
              <w:jc w:val="right"/>
              <w:rPr>
                <w:color w:val="000000"/>
              </w:rPr>
            </w:pPr>
            <w:r w:rsidRPr="00194BC3">
              <w:rPr>
                <w:color w:val="000000"/>
              </w:rPr>
              <w:t>0</w:t>
            </w:r>
          </w:p>
        </w:tc>
        <w:tc>
          <w:tcPr>
            <w:tcW w:w="1200" w:type="dxa"/>
            <w:tcBorders>
              <w:top w:val="nil"/>
              <w:left w:val="single" w:sz="4" w:space="0" w:color="auto"/>
              <w:bottom w:val="single" w:sz="4" w:space="0" w:color="auto"/>
              <w:right w:val="single" w:sz="4" w:space="0" w:color="auto"/>
            </w:tcBorders>
            <w:vAlign w:val="bottom"/>
          </w:tcPr>
          <w:p w:rsidR="00C25001" w:rsidRPr="00C062A0" w:rsidRDefault="00C25001" w:rsidP="001D1AF4">
            <w:pPr>
              <w:tabs>
                <w:tab w:val="left" w:pos="90"/>
              </w:tabs>
              <w:jc w:val="right"/>
            </w:pPr>
            <w:r w:rsidRPr="00C062A0">
              <w:rPr>
                <w:sz w:val="22"/>
                <w:szCs w:val="22"/>
              </w:rPr>
              <w:t> 0</w:t>
            </w:r>
          </w:p>
        </w:tc>
        <w:tc>
          <w:tcPr>
            <w:tcW w:w="144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44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nil"/>
              <w:left w:val="nil"/>
              <w:bottom w:val="single" w:sz="4" w:space="0" w:color="auto"/>
              <w:right w:val="double" w:sz="4" w:space="0" w:color="auto"/>
            </w:tcBorders>
            <w:noWrap/>
            <w:vAlign w:val="bottom"/>
          </w:tcPr>
          <w:p w:rsidR="00C25001" w:rsidRPr="00C062A0" w:rsidRDefault="00C25001" w:rsidP="001D1AF4">
            <w:pPr>
              <w:tabs>
                <w:tab w:val="left" w:pos="90"/>
              </w:tabs>
              <w:jc w:val="right"/>
            </w:pPr>
          </w:p>
        </w:tc>
      </w:tr>
      <w:tr w:rsidR="00C25001" w:rsidRPr="003F204C">
        <w:trPr>
          <w:trHeight w:val="315"/>
        </w:trPr>
        <w:tc>
          <w:tcPr>
            <w:tcW w:w="3240" w:type="dxa"/>
            <w:tcBorders>
              <w:top w:val="nil"/>
              <w:left w:val="double" w:sz="4" w:space="0" w:color="auto"/>
              <w:bottom w:val="single" w:sz="4" w:space="0" w:color="auto"/>
              <w:right w:val="double" w:sz="4" w:space="0" w:color="auto"/>
            </w:tcBorders>
            <w:vAlign w:val="center"/>
          </w:tcPr>
          <w:p w:rsidR="00C25001" w:rsidRPr="009C3CF3" w:rsidRDefault="00C25001" w:rsidP="001D1AF4">
            <w:pPr>
              <w:tabs>
                <w:tab w:val="left" w:pos="90"/>
              </w:tabs>
              <w:jc w:val="both"/>
            </w:pPr>
            <w:r w:rsidRPr="009C3CF3">
              <w:t>Peste 100 gr pana la 250 gr</w:t>
            </w:r>
          </w:p>
        </w:tc>
        <w:tc>
          <w:tcPr>
            <w:tcW w:w="1440" w:type="dxa"/>
            <w:tcBorders>
              <w:top w:val="nil"/>
              <w:left w:val="double" w:sz="4" w:space="0" w:color="auto"/>
              <w:bottom w:val="single" w:sz="4" w:space="0" w:color="auto"/>
              <w:right w:val="single" w:sz="4" w:space="0" w:color="auto"/>
            </w:tcBorders>
            <w:noWrap/>
            <w:vAlign w:val="bottom"/>
          </w:tcPr>
          <w:p w:rsidR="00C25001" w:rsidRPr="00194BC3" w:rsidRDefault="00C25001" w:rsidP="00E92E2E">
            <w:pPr>
              <w:jc w:val="right"/>
              <w:rPr>
                <w:color w:val="000000"/>
              </w:rPr>
            </w:pPr>
            <w:r w:rsidRPr="00194BC3">
              <w:rPr>
                <w:color w:val="000000"/>
              </w:rPr>
              <w:t>0</w:t>
            </w:r>
          </w:p>
        </w:tc>
        <w:tc>
          <w:tcPr>
            <w:tcW w:w="1200" w:type="dxa"/>
            <w:tcBorders>
              <w:top w:val="nil"/>
              <w:left w:val="single" w:sz="4" w:space="0" w:color="auto"/>
              <w:bottom w:val="single" w:sz="4" w:space="0" w:color="auto"/>
              <w:right w:val="single" w:sz="4" w:space="0" w:color="auto"/>
            </w:tcBorders>
            <w:vAlign w:val="bottom"/>
          </w:tcPr>
          <w:p w:rsidR="00C25001" w:rsidRPr="00C062A0" w:rsidRDefault="00C25001" w:rsidP="001D1AF4">
            <w:pPr>
              <w:tabs>
                <w:tab w:val="left" w:pos="90"/>
              </w:tabs>
              <w:jc w:val="right"/>
            </w:pPr>
            <w:r w:rsidRPr="00C062A0">
              <w:rPr>
                <w:sz w:val="22"/>
                <w:szCs w:val="22"/>
              </w:rPr>
              <w:t> 0</w:t>
            </w:r>
          </w:p>
        </w:tc>
        <w:tc>
          <w:tcPr>
            <w:tcW w:w="144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44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nil"/>
              <w:left w:val="nil"/>
              <w:bottom w:val="single" w:sz="4" w:space="0" w:color="auto"/>
              <w:right w:val="double" w:sz="4" w:space="0" w:color="auto"/>
            </w:tcBorders>
            <w:noWrap/>
            <w:vAlign w:val="bottom"/>
          </w:tcPr>
          <w:p w:rsidR="00C25001" w:rsidRPr="00C062A0" w:rsidRDefault="00C25001" w:rsidP="001D1AF4">
            <w:pPr>
              <w:tabs>
                <w:tab w:val="left" w:pos="90"/>
              </w:tabs>
              <w:jc w:val="right"/>
            </w:pPr>
          </w:p>
        </w:tc>
      </w:tr>
      <w:tr w:rsidR="00C25001" w:rsidRPr="003F204C">
        <w:trPr>
          <w:trHeight w:val="315"/>
        </w:trPr>
        <w:tc>
          <w:tcPr>
            <w:tcW w:w="3240" w:type="dxa"/>
            <w:tcBorders>
              <w:top w:val="nil"/>
              <w:left w:val="double" w:sz="4" w:space="0" w:color="auto"/>
              <w:bottom w:val="single" w:sz="4" w:space="0" w:color="auto"/>
              <w:right w:val="double" w:sz="4" w:space="0" w:color="auto"/>
            </w:tcBorders>
            <w:vAlign w:val="center"/>
          </w:tcPr>
          <w:p w:rsidR="00C25001" w:rsidRPr="009C3CF3" w:rsidRDefault="00C25001" w:rsidP="001D1AF4">
            <w:pPr>
              <w:tabs>
                <w:tab w:val="left" w:pos="90"/>
              </w:tabs>
              <w:jc w:val="both"/>
            </w:pPr>
            <w:r w:rsidRPr="009C3CF3">
              <w:t>Peste 250 gr pana la 500 gr</w:t>
            </w:r>
          </w:p>
        </w:tc>
        <w:tc>
          <w:tcPr>
            <w:tcW w:w="1440" w:type="dxa"/>
            <w:tcBorders>
              <w:top w:val="nil"/>
              <w:left w:val="double" w:sz="4" w:space="0" w:color="auto"/>
              <w:bottom w:val="single" w:sz="4" w:space="0" w:color="auto"/>
              <w:right w:val="single" w:sz="4" w:space="0" w:color="auto"/>
            </w:tcBorders>
            <w:noWrap/>
            <w:vAlign w:val="bottom"/>
          </w:tcPr>
          <w:p w:rsidR="00C25001" w:rsidRPr="00194BC3" w:rsidRDefault="00C25001" w:rsidP="00E92E2E">
            <w:pPr>
              <w:jc w:val="right"/>
              <w:rPr>
                <w:color w:val="000000"/>
              </w:rPr>
            </w:pPr>
            <w:r w:rsidRPr="00194BC3">
              <w:rPr>
                <w:color w:val="000000"/>
              </w:rPr>
              <w:t>0</w:t>
            </w:r>
          </w:p>
        </w:tc>
        <w:tc>
          <w:tcPr>
            <w:tcW w:w="1200" w:type="dxa"/>
            <w:tcBorders>
              <w:top w:val="nil"/>
              <w:left w:val="single" w:sz="4" w:space="0" w:color="auto"/>
              <w:bottom w:val="single" w:sz="4" w:space="0" w:color="auto"/>
              <w:right w:val="single" w:sz="4" w:space="0" w:color="auto"/>
            </w:tcBorders>
            <w:vAlign w:val="bottom"/>
          </w:tcPr>
          <w:p w:rsidR="00C25001" w:rsidRPr="00C062A0" w:rsidRDefault="00C25001" w:rsidP="001D1AF4">
            <w:pPr>
              <w:tabs>
                <w:tab w:val="left" w:pos="90"/>
              </w:tabs>
              <w:jc w:val="right"/>
            </w:pPr>
            <w:r w:rsidRPr="00C062A0">
              <w:rPr>
                <w:sz w:val="22"/>
                <w:szCs w:val="22"/>
              </w:rPr>
              <w:t> 0</w:t>
            </w:r>
          </w:p>
        </w:tc>
        <w:tc>
          <w:tcPr>
            <w:tcW w:w="144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44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nil"/>
              <w:left w:val="nil"/>
              <w:bottom w:val="single" w:sz="4" w:space="0" w:color="auto"/>
              <w:right w:val="double" w:sz="4" w:space="0" w:color="auto"/>
            </w:tcBorders>
            <w:noWrap/>
            <w:vAlign w:val="bottom"/>
          </w:tcPr>
          <w:p w:rsidR="00C25001" w:rsidRPr="00C062A0" w:rsidRDefault="00C25001" w:rsidP="001D1AF4">
            <w:pPr>
              <w:tabs>
                <w:tab w:val="left" w:pos="90"/>
              </w:tabs>
              <w:jc w:val="right"/>
            </w:pPr>
          </w:p>
        </w:tc>
      </w:tr>
      <w:tr w:rsidR="00C25001" w:rsidRPr="003F204C">
        <w:trPr>
          <w:trHeight w:val="315"/>
        </w:trPr>
        <w:tc>
          <w:tcPr>
            <w:tcW w:w="3240" w:type="dxa"/>
            <w:tcBorders>
              <w:top w:val="nil"/>
              <w:left w:val="double" w:sz="4" w:space="0" w:color="auto"/>
              <w:bottom w:val="single" w:sz="4" w:space="0" w:color="auto"/>
              <w:right w:val="double" w:sz="4" w:space="0" w:color="auto"/>
            </w:tcBorders>
            <w:vAlign w:val="center"/>
          </w:tcPr>
          <w:p w:rsidR="00C25001" w:rsidRPr="009C3CF3" w:rsidRDefault="00C25001" w:rsidP="001D1AF4">
            <w:pPr>
              <w:tabs>
                <w:tab w:val="left" w:pos="90"/>
              </w:tabs>
              <w:jc w:val="both"/>
            </w:pPr>
            <w:r w:rsidRPr="009C3CF3">
              <w:t>Peste 500 gr pana la 1.000 gr</w:t>
            </w:r>
          </w:p>
        </w:tc>
        <w:tc>
          <w:tcPr>
            <w:tcW w:w="1440" w:type="dxa"/>
            <w:tcBorders>
              <w:top w:val="nil"/>
              <w:left w:val="double" w:sz="4" w:space="0" w:color="auto"/>
              <w:bottom w:val="single" w:sz="4" w:space="0" w:color="auto"/>
              <w:right w:val="single" w:sz="4" w:space="0" w:color="auto"/>
            </w:tcBorders>
            <w:noWrap/>
            <w:vAlign w:val="bottom"/>
          </w:tcPr>
          <w:p w:rsidR="00C25001" w:rsidRPr="00194BC3" w:rsidRDefault="00C25001" w:rsidP="00E92E2E">
            <w:pPr>
              <w:jc w:val="right"/>
              <w:rPr>
                <w:color w:val="000000"/>
              </w:rPr>
            </w:pPr>
            <w:r w:rsidRPr="00194BC3">
              <w:rPr>
                <w:color w:val="000000"/>
              </w:rPr>
              <w:t>0</w:t>
            </w:r>
          </w:p>
        </w:tc>
        <w:tc>
          <w:tcPr>
            <w:tcW w:w="1200" w:type="dxa"/>
            <w:tcBorders>
              <w:top w:val="nil"/>
              <w:left w:val="single" w:sz="4" w:space="0" w:color="auto"/>
              <w:bottom w:val="single" w:sz="4" w:space="0" w:color="auto"/>
              <w:right w:val="single" w:sz="4" w:space="0" w:color="auto"/>
            </w:tcBorders>
            <w:vAlign w:val="bottom"/>
          </w:tcPr>
          <w:p w:rsidR="00C25001" w:rsidRPr="00C062A0" w:rsidRDefault="00C25001" w:rsidP="001D1AF4">
            <w:pPr>
              <w:tabs>
                <w:tab w:val="left" w:pos="90"/>
              </w:tabs>
              <w:jc w:val="right"/>
            </w:pPr>
            <w:r w:rsidRPr="00C062A0">
              <w:rPr>
                <w:sz w:val="22"/>
                <w:szCs w:val="22"/>
              </w:rPr>
              <w:t> 0</w:t>
            </w:r>
          </w:p>
        </w:tc>
        <w:tc>
          <w:tcPr>
            <w:tcW w:w="144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44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nil"/>
              <w:left w:val="nil"/>
              <w:bottom w:val="single" w:sz="4" w:space="0" w:color="auto"/>
              <w:right w:val="double" w:sz="4" w:space="0" w:color="auto"/>
            </w:tcBorders>
            <w:noWrap/>
            <w:vAlign w:val="bottom"/>
          </w:tcPr>
          <w:p w:rsidR="00C25001" w:rsidRPr="00C062A0" w:rsidRDefault="00C25001" w:rsidP="001D1AF4">
            <w:pPr>
              <w:tabs>
                <w:tab w:val="left" w:pos="90"/>
              </w:tabs>
              <w:jc w:val="right"/>
            </w:pPr>
          </w:p>
        </w:tc>
      </w:tr>
      <w:tr w:rsidR="00C25001" w:rsidRPr="003F204C">
        <w:trPr>
          <w:trHeight w:val="315"/>
        </w:trPr>
        <w:tc>
          <w:tcPr>
            <w:tcW w:w="3240" w:type="dxa"/>
            <w:tcBorders>
              <w:top w:val="nil"/>
              <w:left w:val="double" w:sz="4" w:space="0" w:color="auto"/>
              <w:bottom w:val="double" w:sz="4" w:space="0" w:color="auto"/>
              <w:right w:val="double" w:sz="4" w:space="0" w:color="auto"/>
            </w:tcBorders>
            <w:vAlign w:val="center"/>
          </w:tcPr>
          <w:p w:rsidR="00C25001" w:rsidRPr="009C3CF3" w:rsidRDefault="00C25001" w:rsidP="001D1AF4">
            <w:pPr>
              <w:tabs>
                <w:tab w:val="left" w:pos="90"/>
              </w:tabs>
              <w:jc w:val="both"/>
            </w:pPr>
            <w:r w:rsidRPr="009C3CF3">
              <w:t>Peste 1.000 gr pana la 2000 gr</w:t>
            </w:r>
          </w:p>
        </w:tc>
        <w:tc>
          <w:tcPr>
            <w:tcW w:w="1440" w:type="dxa"/>
            <w:tcBorders>
              <w:top w:val="nil"/>
              <w:left w:val="double" w:sz="4" w:space="0" w:color="auto"/>
              <w:bottom w:val="double" w:sz="4" w:space="0" w:color="auto"/>
              <w:right w:val="single" w:sz="4" w:space="0" w:color="auto"/>
            </w:tcBorders>
            <w:noWrap/>
            <w:vAlign w:val="bottom"/>
          </w:tcPr>
          <w:p w:rsidR="00C25001" w:rsidRPr="00194BC3" w:rsidRDefault="00C25001" w:rsidP="00E92E2E">
            <w:pPr>
              <w:jc w:val="right"/>
              <w:rPr>
                <w:color w:val="000000"/>
              </w:rPr>
            </w:pPr>
            <w:r w:rsidRPr="00194BC3">
              <w:rPr>
                <w:color w:val="000000"/>
              </w:rPr>
              <w:t>0</w:t>
            </w:r>
          </w:p>
        </w:tc>
        <w:tc>
          <w:tcPr>
            <w:tcW w:w="1200" w:type="dxa"/>
            <w:tcBorders>
              <w:top w:val="nil"/>
              <w:left w:val="single" w:sz="4" w:space="0" w:color="auto"/>
              <w:bottom w:val="double" w:sz="4" w:space="0" w:color="auto"/>
              <w:right w:val="single" w:sz="4" w:space="0" w:color="auto"/>
            </w:tcBorders>
            <w:vAlign w:val="bottom"/>
          </w:tcPr>
          <w:p w:rsidR="00C25001" w:rsidRPr="00C062A0" w:rsidRDefault="00C25001" w:rsidP="001D1AF4">
            <w:pPr>
              <w:tabs>
                <w:tab w:val="left" w:pos="90"/>
              </w:tabs>
              <w:jc w:val="right"/>
            </w:pPr>
            <w:r w:rsidRPr="00C062A0">
              <w:rPr>
                <w:sz w:val="22"/>
                <w:szCs w:val="22"/>
              </w:rPr>
              <w:t> 0</w:t>
            </w:r>
          </w:p>
        </w:tc>
        <w:tc>
          <w:tcPr>
            <w:tcW w:w="1440" w:type="dxa"/>
            <w:tcBorders>
              <w:top w:val="nil"/>
              <w:left w:val="nil"/>
              <w:bottom w:val="doub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nil"/>
              <w:left w:val="nil"/>
              <w:bottom w:val="double" w:sz="4" w:space="0" w:color="auto"/>
              <w:right w:val="single" w:sz="4" w:space="0" w:color="auto"/>
            </w:tcBorders>
            <w:noWrap/>
            <w:vAlign w:val="bottom"/>
          </w:tcPr>
          <w:p w:rsidR="00C25001" w:rsidRPr="00C062A0" w:rsidRDefault="00C25001" w:rsidP="001D1AF4">
            <w:pPr>
              <w:tabs>
                <w:tab w:val="left" w:pos="90"/>
              </w:tabs>
              <w:jc w:val="right"/>
            </w:pPr>
          </w:p>
        </w:tc>
        <w:tc>
          <w:tcPr>
            <w:tcW w:w="1440" w:type="dxa"/>
            <w:tcBorders>
              <w:top w:val="nil"/>
              <w:left w:val="nil"/>
              <w:bottom w:val="doub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nil"/>
              <w:left w:val="nil"/>
              <w:bottom w:val="double" w:sz="4" w:space="0" w:color="auto"/>
              <w:right w:val="double" w:sz="4" w:space="0" w:color="auto"/>
            </w:tcBorders>
            <w:noWrap/>
            <w:vAlign w:val="bottom"/>
          </w:tcPr>
          <w:p w:rsidR="00C25001" w:rsidRPr="00C062A0" w:rsidRDefault="00C25001" w:rsidP="001D1AF4">
            <w:pPr>
              <w:tabs>
                <w:tab w:val="left" w:pos="90"/>
              </w:tabs>
              <w:jc w:val="right"/>
            </w:pPr>
          </w:p>
        </w:tc>
      </w:tr>
      <w:tr w:rsidR="00C25001" w:rsidRPr="003F204C">
        <w:trPr>
          <w:trHeight w:val="630"/>
        </w:trPr>
        <w:tc>
          <w:tcPr>
            <w:tcW w:w="3240" w:type="dxa"/>
            <w:tcBorders>
              <w:top w:val="double" w:sz="4" w:space="0" w:color="auto"/>
              <w:left w:val="double" w:sz="4" w:space="0" w:color="auto"/>
              <w:bottom w:val="double" w:sz="4" w:space="0" w:color="auto"/>
              <w:right w:val="double" w:sz="4" w:space="0" w:color="auto"/>
            </w:tcBorders>
            <w:vAlign w:val="center"/>
          </w:tcPr>
          <w:p w:rsidR="00C25001" w:rsidRPr="0050735B" w:rsidRDefault="00C25001" w:rsidP="001D1AF4">
            <w:pPr>
              <w:tabs>
                <w:tab w:val="left" w:pos="90"/>
              </w:tabs>
              <w:jc w:val="center"/>
              <w:rPr>
                <w:b/>
                <w:bCs/>
                <w:sz w:val="26"/>
                <w:szCs w:val="26"/>
              </w:rPr>
            </w:pPr>
            <w:r w:rsidRPr="0050735B">
              <w:rPr>
                <w:b/>
                <w:bCs/>
                <w:sz w:val="26"/>
                <w:szCs w:val="26"/>
              </w:rPr>
              <w:t>trimitere corespondenta interna recomandata cu confirmare de primire</w:t>
            </w:r>
            <w:r>
              <w:rPr>
                <w:b/>
                <w:bCs/>
                <w:sz w:val="26"/>
                <w:szCs w:val="26"/>
              </w:rPr>
              <w:t xml:space="preserve">, implicuire inclusa </w:t>
            </w:r>
          </w:p>
        </w:tc>
        <w:tc>
          <w:tcPr>
            <w:tcW w:w="7920" w:type="dxa"/>
            <w:gridSpan w:val="6"/>
            <w:tcBorders>
              <w:top w:val="double" w:sz="4" w:space="0" w:color="auto"/>
              <w:left w:val="double" w:sz="4" w:space="0" w:color="auto"/>
              <w:bottom w:val="double" w:sz="4" w:space="0" w:color="auto"/>
              <w:right w:val="double" w:sz="4" w:space="0" w:color="auto"/>
            </w:tcBorders>
            <w:noWrap/>
            <w:vAlign w:val="bottom"/>
          </w:tcPr>
          <w:p w:rsidR="00C25001" w:rsidRPr="00194BC3" w:rsidRDefault="00C25001" w:rsidP="00E92E2E">
            <w:pPr>
              <w:rPr>
                <w:color w:val="000000"/>
              </w:rPr>
            </w:pPr>
            <w:r w:rsidRPr="00194BC3">
              <w:rPr>
                <w:color w:val="000000"/>
              </w:rPr>
              <w:t> </w:t>
            </w:r>
          </w:p>
        </w:tc>
      </w:tr>
      <w:tr w:rsidR="00C25001" w:rsidRPr="003F204C">
        <w:trPr>
          <w:trHeight w:val="315"/>
        </w:trPr>
        <w:tc>
          <w:tcPr>
            <w:tcW w:w="3240" w:type="dxa"/>
            <w:tcBorders>
              <w:top w:val="double" w:sz="4" w:space="0" w:color="auto"/>
              <w:left w:val="double" w:sz="4" w:space="0" w:color="auto"/>
              <w:bottom w:val="single" w:sz="4" w:space="0" w:color="auto"/>
              <w:right w:val="double" w:sz="4" w:space="0" w:color="auto"/>
            </w:tcBorders>
            <w:vAlign w:val="center"/>
          </w:tcPr>
          <w:p w:rsidR="00C25001" w:rsidRPr="009C3CF3" w:rsidRDefault="00C25001" w:rsidP="001D1AF4">
            <w:pPr>
              <w:tabs>
                <w:tab w:val="left" w:pos="90"/>
              </w:tabs>
              <w:jc w:val="both"/>
            </w:pPr>
            <w:r w:rsidRPr="009C3CF3">
              <w:t>Pana la 20gr</w:t>
            </w:r>
          </w:p>
        </w:tc>
        <w:tc>
          <w:tcPr>
            <w:tcW w:w="1440" w:type="dxa"/>
            <w:tcBorders>
              <w:top w:val="double" w:sz="4" w:space="0" w:color="auto"/>
              <w:left w:val="double" w:sz="4" w:space="0" w:color="auto"/>
              <w:bottom w:val="single" w:sz="4" w:space="0" w:color="auto"/>
              <w:right w:val="single" w:sz="4" w:space="0" w:color="auto"/>
            </w:tcBorders>
            <w:noWrap/>
            <w:vAlign w:val="bottom"/>
          </w:tcPr>
          <w:p w:rsidR="00C25001" w:rsidRPr="00194BC3" w:rsidRDefault="00C25001" w:rsidP="00E92E2E">
            <w:pPr>
              <w:jc w:val="right"/>
              <w:rPr>
                <w:color w:val="000000"/>
              </w:rPr>
            </w:pPr>
            <w:r w:rsidRPr="00194BC3">
              <w:rPr>
                <w:color w:val="000000"/>
              </w:rPr>
              <w:t>6720</w:t>
            </w:r>
          </w:p>
        </w:tc>
        <w:tc>
          <w:tcPr>
            <w:tcW w:w="1200" w:type="dxa"/>
            <w:tcBorders>
              <w:top w:val="double" w:sz="4" w:space="0" w:color="auto"/>
              <w:left w:val="single" w:sz="4" w:space="0" w:color="auto"/>
              <w:bottom w:val="single" w:sz="4" w:space="0" w:color="auto"/>
              <w:right w:val="single" w:sz="4" w:space="0" w:color="auto"/>
            </w:tcBorders>
            <w:vAlign w:val="bottom"/>
          </w:tcPr>
          <w:p w:rsidR="00C25001" w:rsidRPr="00C062A0" w:rsidRDefault="00C25001" w:rsidP="001D1AF4">
            <w:pPr>
              <w:tabs>
                <w:tab w:val="left" w:pos="90"/>
              </w:tabs>
              <w:jc w:val="right"/>
            </w:pPr>
            <w:r w:rsidRPr="00C062A0">
              <w:rPr>
                <w:sz w:val="22"/>
                <w:szCs w:val="22"/>
              </w:rPr>
              <w:t> 0</w:t>
            </w:r>
          </w:p>
        </w:tc>
        <w:tc>
          <w:tcPr>
            <w:tcW w:w="1440" w:type="dxa"/>
            <w:tcBorders>
              <w:top w:val="double" w:sz="4" w:space="0" w:color="auto"/>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double" w:sz="4" w:space="0" w:color="auto"/>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440" w:type="dxa"/>
            <w:tcBorders>
              <w:top w:val="double" w:sz="4" w:space="0" w:color="auto"/>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double" w:sz="4" w:space="0" w:color="auto"/>
              <w:left w:val="nil"/>
              <w:bottom w:val="single" w:sz="4" w:space="0" w:color="auto"/>
              <w:right w:val="double" w:sz="4" w:space="0" w:color="auto"/>
            </w:tcBorders>
            <w:noWrap/>
            <w:vAlign w:val="bottom"/>
          </w:tcPr>
          <w:p w:rsidR="00C25001" w:rsidRPr="00C062A0" w:rsidRDefault="00C25001" w:rsidP="001D1AF4">
            <w:pPr>
              <w:tabs>
                <w:tab w:val="left" w:pos="90"/>
              </w:tabs>
              <w:jc w:val="right"/>
            </w:pPr>
          </w:p>
        </w:tc>
      </w:tr>
      <w:tr w:rsidR="00C25001" w:rsidRPr="003F204C">
        <w:trPr>
          <w:trHeight w:val="315"/>
        </w:trPr>
        <w:tc>
          <w:tcPr>
            <w:tcW w:w="3240" w:type="dxa"/>
            <w:tcBorders>
              <w:top w:val="nil"/>
              <w:left w:val="double" w:sz="4" w:space="0" w:color="auto"/>
              <w:bottom w:val="single" w:sz="4" w:space="0" w:color="auto"/>
              <w:right w:val="double" w:sz="4" w:space="0" w:color="auto"/>
            </w:tcBorders>
            <w:vAlign w:val="center"/>
          </w:tcPr>
          <w:p w:rsidR="00C25001" w:rsidRPr="009C3CF3" w:rsidRDefault="00C25001" w:rsidP="001D1AF4">
            <w:pPr>
              <w:tabs>
                <w:tab w:val="left" w:pos="90"/>
              </w:tabs>
              <w:jc w:val="both"/>
            </w:pPr>
            <w:r w:rsidRPr="009C3CF3">
              <w:t>Peste 20 gr pana la 50 gr</w:t>
            </w:r>
          </w:p>
        </w:tc>
        <w:tc>
          <w:tcPr>
            <w:tcW w:w="1440" w:type="dxa"/>
            <w:tcBorders>
              <w:top w:val="nil"/>
              <w:left w:val="double" w:sz="4" w:space="0" w:color="auto"/>
              <w:bottom w:val="single" w:sz="4" w:space="0" w:color="auto"/>
              <w:right w:val="single" w:sz="4" w:space="0" w:color="auto"/>
            </w:tcBorders>
            <w:noWrap/>
            <w:vAlign w:val="bottom"/>
          </w:tcPr>
          <w:p w:rsidR="00C25001" w:rsidRPr="00194BC3" w:rsidRDefault="00C25001" w:rsidP="00E92E2E">
            <w:pPr>
              <w:jc w:val="right"/>
              <w:rPr>
                <w:color w:val="000000"/>
              </w:rPr>
            </w:pPr>
            <w:r w:rsidRPr="00194BC3">
              <w:rPr>
                <w:color w:val="000000"/>
              </w:rPr>
              <w:t>168</w:t>
            </w:r>
          </w:p>
        </w:tc>
        <w:tc>
          <w:tcPr>
            <w:tcW w:w="1200" w:type="dxa"/>
            <w:tcBorders>
              <w:top w:val="nil"/>
              <w:left w:val="single" w:sz="4" w:space="0" w:color="auto"/>
              <w:bottom w:val="single" w:sz="4" w:space="0" w:color="auto"/>
              <w:right w:val="single" w:sz="4" w:space="0" w:color="auto"/>
            </w:tcBorders>
            <w:vAlign w:val="bottom"/>
          </w:tcPr>
          <w:p w:rsidR="00C25001" w:rsidRPr="00C062A0" w:rsidRDefault="00C25001" w:rsidP="001D1AF4">
            <w:pPr>
              <w:tabs>
                <w:tab w:val="left" w:pos="90"/>
              </w:tabs>
              <w:jc w:val="right"/>
            </w:pPr>
            <w:r w:rsidRPr="00C062A0">
              <w:rPr>
                <w:sz w:val="22"/>
                <w:szCs w:val="22"/>
              </w:rPr>
              <w:t> 0</w:t>
            </w:r>
          </w:p>
        </w:tc>
        <w:tc>
          <w:tcPr>
            <w:tcW w:w="144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44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nil"/>
              <w:left w:val="nil"/>
              <w:bottom w:val="single" w:sz="4" w:space="0" w:color="auto"/>
              <w:right w:val="double" w:sz="4" w:space="0" w:color="auto"/>
            </w:tcBorders>
            <w:noWrap/>
            <w:vAlign w:val="bottom"/>
          </w:tcPr>
          <w:p w:rsidR="00C25001" w:rsidRPr="00C062A0" w:rsidRDefault="00C25001" w:rsidP="001D1AF4">
            <w:pPr>
              <w:tabs>
                <w:tab w:val="left" w:pos="90"/>
              </w:tabs>
              <w:jc w:val="right"/>
            </w:pPr>
          </w:p>
        </w:tc>
      </w:tr>
      <w:tr w:rsidR="00C25001" w:rsidRPr="003F204C">
        <w:trPr>
          <w:trHeight w:val="315"/>
        </w:trPr>
        <w:tc>
          <w:tcPr>
            <w:tcW w:w="3240" w:type="dxa"/>
            <w:tcBorders>
              <w:top w:val="nil"/>
              <w:left w:val="double" w:sz="4" w:space="0" w:color="auto"/>
              <w:bottom w:val="single" w:sz="4" w:space="0" w:color="auto"/>
              <w:right w:val="double" w:sz="4" w:space="0" w:color="auto"/>
            </w:tcBorders>
            <w:vAlign w:val="center"/>
          </w:tcPr>
          <w:p w:rsidR="00C25001" w:rsidRPr="009C3CF3" w:rsidRDefault="00C25001" w:rsidP="001D1AF4">
            <w:pPr>
              <w:tabs>
                <w:tab w:val="left" w:pos="90"/>
              </w:tabs>
              <w:jc w:val="both"/>
            </w:pPr>
            <w:r w:rsidRPr="009C3CF3">
              <w:t>Peste 50 gr pana la 100 gr</w:t>
            </w:r>
          </w:p>
        </w:tc>
        <w:tc>
          <w:tcPr>
            <w:tcW w:w="1440" w:type="dxa"/>
            <w:tcBorders>
              <w:top w:val="nil"/>
              <w:left w:val="double" w:sz="4" w:space="0" w:color="auto"/>
              <w:bottom w:val="single" w:sz="4" w:space="0" w:color="auto"/>
              <w:right w:val="single" w:sz="4" w:space="0" w:color="auto"/>
            </w:tcBorders>
            <w:noWrap/>
            <w:vAlign w:val="bottom"/>
          </w:tcPr>
          <w:p w:rsidR="00C25001" w:rsidRPr="00194BC3" w:rsidRDefault="00C25001" w:rsidP="00E92E2E">
            <w:pPr>
              <w:jc w:val="right"/>
              <w:rPr>
                <w:color w:val="000000"/>
              </w:rPr>
            </w:pPr>
            <w:r w:rsidRPr="00194BC3">
              <w:rPr>
                <w:color w:val="000000"/>
              </w:rPr>
              <w:t>36</w:t>
            </w:r>
          </w:p>
        </w:tc>
        <w:tc>
          <w:tcPr>
            <w:tcW w:w="1200" w:type="dxa"/>
            <w:tcBorders>
              <w:top w:val="nil"/>
              <w:left w:val="single" w:sz="4" w:space="0" w:color="auto"/>
              <w:bottom w:val="single" w:sz="4" w:space="0" w:color="auto"/>
              <w:right w:val="single" w:sz="4" w:space="0" w:color="auto"/>
            </w:tcBorders>
            <w:vAlign w:val="bottom"/>
          </w:tcPr>
          <w:p w:rsidR="00C25001" w:rsidRPr="00C062A0" w:rsidRDefault="00C25001" w:rsidP="001D1AF4">
            <w:pPr>
              <w:tabs>
                <w:tab w:val="left" w:pos="90"/>
              </w:tabs>
              <w:jc w:val="right"/>
            </w:pPr>
            <w:r w:rsidRPr="00C062A0">
              <w:rPr>
                <w:sz w:val="22"/>
                <w:szCs w:val="22"/>
              </w:rPr>
              <w:t> 0</w:t>
            </w:r>
          </w:p>
        </w:tc>
        <w:tc>
          <w:tcPr>
            <w:tcW w:w="144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44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nil"/>
              <w:left w:val="nil"/>
              <w:bottom w:val="single" w:sz="4" w:space="0" w:color="auto"/>
              <w:right w:val="double" w:sz="4" w:space="0" w:color="auto"/>
            </w:tcBorders>
            <w:noWrap/>
            <w:vAlign w:val="bottom"/>
          </w:tcPr>
          <w:p w:rsidR="00C25001" w:rsidRPr="00C062A0" w:rsidRDefault="00C25001" w:rsidP="001D1AF4">
            <w:pPr>
              <w:tabs>
                <w:tab w:val="left" w:pos="90"/>
              </w:tabs>
              <w:jc w:val="right"/>
            </w:pPr>
          </w:p>
        </w:tc>
      </w:tr>
      <w:tr w:rsidR="00C25001" w:rsidRPr="003F204C">
        <w:trPr>
          <w:trHeight w:val="315"/>
        </w:trPr>
        <w:tc>
          <w:tcPr>
            <w:tcW w:w="3240" w:type="dxa"/>
            <w:tcBorders>
              <w:top w:val="nil"/>
              <w:left w:val="double" w:sz="4" w:space="0" w:color="auto"/>
              <w:bottom w:val="single" w:sz="4" w:space="0" w:color="auto"/>
              <w:right w:val="double" w:sz="4" w:space="0" w:color="auto"/>
            </w:tcBorders>
            <w:vAlign w:val="center"/>
          </w:tcPr>
          <w:p w:rsidR="00C25001" w:rsidRPr="009C3CF3" w:rsidRDefault="00C25001" w:rsidP="001D1AF4">
            <w:pPr>
              <w:tabs>
                <w:tab w:val="left" w:pos="90"/>
              </w:tabs>
              <w:jc w:val="both"/>
            </w:pPr>
            <w:r w:rsidRPr="009C3CF3">
              <w:t>Peste 100 gr pana la 250 gr</w:t>
            </w:r>
          </w:p>
        </w:tc>
        <w:tc>
          <w:tcPr>
            <w:tcW w:w="1440" w:type="dxa"/>
            <w:tcBorders>
              <w:top w:val="nil"/>
              <w:left w:val="double" w:sz="4" w:space="0" w:color="auto"/>
              <w:bottom w:val="single" w:sz="4" w:space="0" w:color="auto"/>
              <w:right w:val="single" w:sz="4" w:space="0" w:color="auto"/>
            </w:tcBorders>
            <w:noWrap/>
            <w:vAlign w:val="bottom"/>
          </w:tcPr>
          <w:p w:rsidR="00C25001" w:rsidRPr="00194BC3" w:rsidRDefault="00C25001" w:rsidP="00E92E2E">
            <w:pPr>
              <w:jc w:val="right"/>
              <w:rPr>
                <w:color w:val="000000"/>
              </w:rPr>
            </w:pPr>
            <w:r w:rsidRPr="00194BC3">
              <w:rPr>
                <w:color w:val="000000"/>
              </w:rPr>
              <w:t>72</w:t>
            </w:r>
          </w:p>
        </w:tc>
        <w:tc>
          <w:tcPr>
            <w:tcW w:w="1200" w:type="dxa"/>
            <w:tcBorders>
              <w:top w:val="nil"/>
              <w:left w:val="single" w:sz="4" w:space="0" w:color="auto"/>
              <w:bottom w:val="single" w:sz="4" w:space="0" w:color="auto"/>
              <w:right w:val="single" w:sz="4" w:space="0" w:color="auto"/>
            </w:tcBorders>
            <w:vAlign w:val="bottom"/>
          </w:tcPr>
          <w:p w:rsidR="00C25001" w:rsidRPr="00C062A0" w:rsidRDefault="00C25001" w:rsidP="001D1AF4">
            <w:pPr>
              <w:tabs>
                <w:tab w:val="left" w:pos="90"/>
              </w:tabs>
              <w:jc w:val="right"/>
            </w:pPr>
            <w:r w:rsidRPr="00C062A0">
              <w:rPr>
                <w:sz w:val="22"/>
                <w:szCs w:val="22"/>
              </w:rPr>
              <w:t> 0</w:t>
            </w:r>
          </w:p>
        </w:tc>
        <w:tc>
          <w:tcPr>
            <w:tcW w:w="144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44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nil"/>
              <w:left w:val="nil"/>
              <w:bottom w:val="single" w:sz="4" w:space="0" w:color="auto"/>
              <w:right w:val="double" w:sz="4" w:space="0" w:color="auto"/>
            </w:tcBorders>
            <w:noWrap/>
            <w:vAlign w:val="bottom"/>
          </w:tcPr>
          <w:p w:rsidR="00C25001" w:rsidRPr="00C062A0" w:rsidRDefault="00C25001" w:rsidP="001D1AF4">
            <w:pPr>
              <w:tabs>
                <w:tab w:val="left" w:pos="90"/>
              </w:tabs>
              <w:jc w:val="right"/>
            </w:pPr>
          </w:p>
        </w:tc>
      </w:tr>
      <w:tr w:rsidR="00C25001" w:rsidRPr="003F204C">
        <w:trPr>
          <w:trHeight w:val="315"/>
        </w:trPr>
        <w:tc>
          <w:tcPr>
            <w:tcW w:w="3240" w:type="dxa"/>
            <w:tcBorders>
              <w:top w:val="nil"/>
              <w:left w:val="double" w:sz="4" w:space="0" w:color="auto"/>
              <w:bottom w:val="single" w:sz="4" w:space="0" w:color="auto"/>
              <w:right w:val="double" w:sz="4" w:space="0" w:color="auto"/>
            </w:tcBorders>
            <w:vAlign w:val="center"/>
          </w:tcPr>
          <w:p w:rsidR="00C25001" w:rsidRPr="009C3CF3" w:rsidRDefault="00C25001" w:rsidP="001D1AF4">
            <w:pPr>
              <w:tabs>
                <w:tab w:val="left" w:pos="90"/>
              </w:tabs>
              <w:jc w:val="both"/>
            </w:pPr>
            <w:r w:rsidRPr="009C3CF3">
              <w:t>Peste 250 gr pana la 500 gr</w:t>
            </w:r>
          </w:p>
        </w:tc>
        <w:tc>
          <w:tcPr>
            <w:tcW w:w="1440" w:type="dxa"/>
            <w:tcBorders>
              <w:top w:val="nil"/>
              <w:left w:val="double" w:sz="4" w:space="0" w:color="auto"/>
              <w:bottom w:val="single" w:sz="4" w:space="0" w:color="auto"/>
              <w:right w:val="single" w:sz="4" w:space="0" w:color="auto"/>
            </w:tcBorders>
            <w:noWrap/>
            <w:vAlign w:val="bottom"/>
          </w:tcPr>
          <w:p w:rsidR="00C25001" w:rsidRPr="00194BC3" w:rsidRDefault="00C25001" w:rsidP="00E92E2E">
            <w:pPr>
              <w:jc w:val="right"/>
              <w:rPr>
                <w:color w:val="000000"/>
              </w:rPr>
            </w:pPr>
            <w:r w:rsidRPr="00194BC3">
              <w:rPr>
                <w:color w:val="000000"/>
              </w:rPr>
              <w:t>12</w:t>
            </w:r>
          </w:p>
        </w:tc>
        <w:tc>
          <w:tcPr>
            <w:tcW w:w="1200" w:type="dxa"/>
            <w:tcBorders>
              <w:top w:val="nil"/>
              <w:left w:val="single" w:sz="4" w:space="0" w:color="auto"/>
              <w:bottom w:val="single" w:sz="4" w:space="0" w:color="auto"/>
              <w:right w:val="single" w:sz="4" w:space="0" w:color="auto"/>
            </w:tcBorders>
            <w:vAlign w:val="bottom"/>
          </w:tcPr>
          <w:p w:rsidR="00C25001" w:rsidRPr="00C062A0" w:rsidRDefault="00C25001" w:rsidP="001D1AF4">
            <w:pPr>
              <w:tabs>
                <w:tab w:val="left" w:pos="90"/>
              </w:tabs>
              <w:jc w:val="right"/>
            </w:pPr>
            <w:r w:rsidRPr="00C062A0">
              <w:rPr>
                <w:sz w:val="22"/>
                <w:szCs w:val="22"/>
              </w:rPr>
              <w:t> 0</w:t>
            </w:r>
          </w:p>
        </w:tc>
        <w:tc>
          <w:tcPr>
            <w:tcW w:w="144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44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nil"/>
              <w:left w:val="nil"/>
              <w:bottom w:val="single" w:sz="4" w:space="0" w:color="auto"/>
              <w:right w:val="double" w:sz="4" w:space="0" w:color="auto"/>
            </w:tcBorders>
            <w:noWrap/>
            <w:vAlign w:val="bottom"/>
          </w:tcPr>
          <w:p w:rsidR="00C25001" w:rsidRPr="00C062A0" w:rsidRDefault="00C25001" w:rsidP="001D1AF4">
            <w:pPr>
              <w:tabs>
                <w:tab w:val="left" w:pos="90"/>
              </w:tabs>
              <w:jc w:val="right"/>
            </w:pPr>
          </w:p>
        </w:tc>
      </w:tr>
      <w:tr w:rsidR="00C25001" w:rsidRPr="003F204C">
        <w:trPr>
          <w:trHeight w:val="315"/>
        </w:trPr>
        <w:tc>
          <w:tcPr>
            <w:tcW w:w="3240" w:type="dxa"/>
            <w:tcBorders>
              <w:top w:val="nil"/>
              <w:left w:val="double" w:sz="4" w:space="0" w:color="auto"/>
              <w:bottom w:val="single" w:sz="4" w:space="0" w:color="auto"/>
              <w:right w:val="double" w:sz="4" w:space="0" w:color="auto"/>
            </w:tcBorders>
            <w:vAlign w:val="center"/>
          </w:tcPr>
          <w:p w:rsidR="00C25001" w:rsidRPr="009C3CF3" w:rsidRDefault="00C25001" w:rsidP="001D1AF4">
            <w:pPr>
              <w:tabs>
                <w:tab w:val="left" w:pos="90"/>
              </w:tabs>
              <w:jc w:val="both"/>
            </w:pPr>
            <w:r w:rsidRPr="009C3CF3">
              <w:t>Peste 500 gr pana la 1.000 gr</w:t>
            </w:r>
          </w:p>
        </w:tc>
        <w:tc>
          <w:tcPr>
            <w:tcW w:w="1440" w:type="dxa"/>
            <w:tcBorders>
              <w:top w:val="nil"/>
              <w:left w:val="double" w:sz="4" w:space="0" w:color="auto"/>
              <w:bottom w:val="single" w:sz="4" w:space="0" w:color="auto"/>
              <w:right w:val="single" w:sz="4" w:space="0" w:color="auto"/>
            </w:tcBorders>
            <w:noWrap/>
            <w:vAlign w:val="bottom"/>
          </w:tcPr>
          <w:p w:rsidR="00C25001" w:rsidRPr="00194BC3" w:rsidRDefault="00C25001" w:rsidP="00E92E2E">
            <w:pPr>
              <w:jc w:val="right"/>
              <w:rPr>
                <w:color w:val="000000"/>
              </w:rPr>
            </w:pPr>
            <w:r w:rsidRPr="00194BC3">
              <w:rPr>
                <w:color w:val="000000"/>
              </w:rPr>
              <w:t>24</w:t>
            </w:r>
          </w:p>
        </w:tc>
        <w:tc>
          <w:tcPr>
            <w:tcW w:w="1200" w:type="dxa"/>
            <w:tcBorders>
              <w:top w:val="nil"/>
              <w:left w:val="single" w:sz="4" w:space="0" w:color="auto"/>
              <w:bottom w:val="single" w:sz="4" w:space="0" w:color="auto"/>
              <w:right w:val="single" w:sz="4" w:space="0" w:color="auto"/>
            </w:tcBorders>
            <w:vAlign w:val="bottom"/>
          </w:tcPr>
          <w:p w:rsidR="00C25001" w:rsidRPr="00C062A0" w:rsidRDefault="00C25001" w:rsidP="001D1AF4">
            <w:pPr>
              <w:tabs>
                <w:tab w:val="left" w:pos="90"/>
              </w:tabs>
              <w:jc w:val="right"/>
            </w:pPr>
            <w:r w:rsidRPr="00C062A0">
              <w:rPr>
                <w:sz w:val="22"/>
                <w:szCs w:val="22"/>
              </w:rPr>
              <w:t> 0</w:t>
            </w:r>
          </w:p>
        </w:tc>
        <w:tc>
          <w:tcPr>
            <w:tcW w:w="144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440" w:type="dxa"/>
            <w:tcBorders>
              <w:top w:val="nil"/>
              <w:left w:val="nil"/>
              <w:bottom w:val="sing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nil"/>
              <w:left w:val="nil"/>
              <w:bottom w:val="single" w:sz="4" w:space="0" w:color="auto"/>
              <w:right w:val="double" w:sz="4" w:space="0" w:color="auto"/>
            </w:tcBorders>
            <w:noWrap/>
            <w:vAlign w:val="bottom"/>
          </w:tcPr>
          <w:p w:rsidR="00C25001" w:rsidRPr="00C062A0" w:rsidRDefault="00C25001" w:rsidP="001D1AF4">
            <w:pPr>
              <w:tabs>
                <w:tab w:val="left" w:pos="90"/>
              </w:tabs>
              <w:jc w:val="right"/>
            </w:pPr>
          </w:p>
        </w:tc>
      </w:tr>
      <w:tr w:rsidR="00C25001" w:rsidRPr="003F204C">
        <w:trPr>
          <w:trHeight w:val="315"/>
        </w:trPr>
        <w:tc>
          <w:tcPr>
            <w:tcW w:w="3240" w:type="dxa"/>
            <w:tcBorders>
              <w:top w:val="nil"/>
              <w:left w:val="double" w:sz="4" w:space="0" w:color="auto"/>
              <w:bottom w:val="double" w:sz="4" w:space="0" w:color="auto"/>
              <w:right w:val="double" w:sz="4" w:space="0" w:color="auto"/>
            </w:tcBorders>
            <w:vAlign w:val="center"/>
          </w:tcPr>
          <w:p w:rsidR="00C25001" w:rsidRPr="009C3CF3" w:rsidRDefault="00C25001" w:rsidP="001D1AF4">
            <w:pPr>
              <w:tabs>
                <w:tab w:val="left" w:pos="90"/>
              </w:tabs>
              <w:jc w:val="both"/>
            </w:pPr>
            <w:r w:rsidRPr="009C3CF3">
              <w:t>Peste 1.000 gr pana la 2000 gr</w:t>
            </w:r>
          </w:p>
        </w:tc>
        <w:tc>
          <w:tcPr>
            <w:tcW w:w="1440" w:type="dxa"/>
            <w:tcBorders>
              <w:top w:val="nil"/>
              <w:left w:val="double" w:sz="4" w:space="0" w:color="auto"/>
              <w:bottom w:val="double" w:sz="4" w:space="0" w:color="auto"/>
              <w:right w:val="single" w:sz="4" w:space="0" w:color="auto"/>
            </w:tcBorders>
            <w:noWrap/>
            <w:vAlign w:val="bottom"/>
          </w:tcPr>
          <w:p w:rsidR="00C25001" w:rsidRPr="00194BC3" w:rsidRDefault="00C25001" w:rsidP="00E92E2E">
            <w:pPr>
              <w:jc w:val="right"/>
              <w:rPr>
                <w:color w:val="000000"/>
              </w:rPr>
            </w:pPr>
            <w:r w:rsidRPr="00194BC3">
              <w:rPr>
                <w:color w:val="000000"/>
              </w:rPr>
              <w:t>36</w:t>
            </w:r>
          </w:p>
        </w:tc>
        <w:tc>
          <w:tcPr>
            <w:tcW w:w="1200" w:type="dxa"/>
            <w:tcBorders>
              <w:top w:val="nil"/>
              <w:left w:val="single" w:sz="4" w:space="0" w:color="auto"/>
              <w:bottom w:val="double" w:sz="4" w:space="0" w:color="auto"/>
              <w:right w:val="single" w:sz="4" w:space="0" w:color="auto"/>
            </w:tcBorders>
            <w:vAlign w:val="bottom"/>
          </w:tcPr>
          <w:p w:rsidR="00C25001" w:rsidRPr="00C062A0" w:rsidRDefault="00C25001" w:rsidP="001D1AF4">
            <w:pPr>
              <w:tabs>
                <w:tab w:val="left" w:pos="90"/>
              </w:tabs>
              <w:jc w:val="right"/>
            </w:pPr>
            <w:r w:rsidRPr="00C062A0">
              <w:rPr>
                <w:sz w:val="22"/>
                <w:szCs w:val="22"/>
              </w:rPr>
              <w:t> 0</w:t>
            </w:r>
          </w:p>
        </w:tc>
        <w:tc>
          <w:tcPr>
            <w:tcW w:w="1440" w:type="dxa"/>
            <w:tcBorders>
              <w:top w:val="nil"/>
              <w:left w:val="nil"/>
              <w:bottom w:val="doub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nil"/>
              <w:left w:val="nil"/>
              <w:bottom w:val="double" w:sz="4" w:space="0" w:color="auto"/>
              <w:right w:val="single" w:sz="4" w:space="0" w:color="auto"/>
            </w:tcBorders>
            <w:noWrap/>
            <w:vAlign w:val="bottom"/>
          </w:tcPr>
          <w:p w:rsidR="00C25001" w:rsidRPr="00C062A0" w:rsidRDefault="00C25001" w:rsidP="001D1AF4">
            <w:pPr>
              <w:tabs>
                <w:tab w:val="left" w:pos="90"/>
              </w:tabs>
              <w:jc w:val="right"/>
            </w:pPr>
          </w:p>
        </w:tc>
        <w:tc>
          <w:tcPr>
            <w:tcW w:w="1440" w:type="dxa"/>
            <w:tcBorders>
              <w:top w:val="nil"/>
              <w:left w:val="nil"/>
              <w:bottom w:val="double" w:sz="4" w:space="0" w:color="auto"/>
              <w:right w:val="single" w:sz="4" w:space="0" w:color="auto"/>
            </w:tcBorders>
            <w:noWrap/>
            <w:vAlign w:val="bottom"/>
          </w:tcPr>
          <w:p w:rsidR="00C25001" w:rsidRPr="00C062A0" w:rsidRDefault="00C25001" w:rsidP="001D1AF4">
            <w:pPr>
              <w:tabs>
                <w:tab w:val="left" w:pos="90"/>
              </w:tabs>
              <w:jc w:val="right"/>
            </w:pPr>
          </w:p>
        </w:tc>
        <w:tc>
          <w:tcPr>
            <w:tcW w:w="1200" w:type="dxa"/>
            <w:tcBorders>
              <w:top w:val="nil"/>
              <w:left w:val="nil"/>
              <w:bottom w:val="double" w:sz="4" w:space="0" w:color="auto"/>
              <w:right w:val="double" w:sz="4" w:space="0" w:color="auto"/>
            </w:tcBorders>
            <w:noWrap/>
            <w:vAlign w:val="bottom"/>
          </w:tcPr>
          <w:p w:rsidR="00C25001" w:rsidRPr="00C062A0" w:rsidRDefault="00C25001" w:rsidP="001D1AF4">
            <w:pPr>
              <w:tabs>
                <w:tab w:val="left" w:pos="90"/>
              </w:tabs>
              <w:jc w:val="right"/>
            </w:pPr>
          </w:p>
        </w:tc>
      </w:tr>
      <w:tr w:rsidR="00C25001" w:rsidRPr="003F204C">
        <w:trPr>
          <w:trHeight w:val="315"/>
        </w:trPr>
        <w:tc>
          <w:tcPr>
            <w:tcW w:w="8520" w:type="dxa"/>
            <w:gridSpan w:val="5"/>
            <w:tcBorders>
              <w:top w:val="nil"/>
              <w:left w:val="double" w:sz="4" w:space="0" w:color="auto"/>
              <w:bottom w:val="double" w:sz="4" w:space="0" w:color="auto"/>
              <w:right w:val="double" w:sz="4" w:space="0" w:color="auto"/>
            </w:tcBorders>
            <w:vAlign w:val="center"/>
          </w:tcPr>
          <w:p w:rsidR="00C25001" w:rsidRPr="00C16ED9" w:rsidRDefault="00C25001" w:rsidP="001D1AF4">
            <w:pPr>
              <w:tabs>
                <w:tab w:val="left" w:pos="90"/>
              </w:tabs>
              <w:jc w:val="center"/>
              <w:rPr>
                <w:b/>
                <w:bCs/>
              </w:rPr>
            </w:pPr>
            <w:r w:rsidRPr="00C16ED9">
              <w:rPr>
                <w:b/>
                <w:bCs/>
                <w:sz w:val="22"/>
                <w:szCs w:val="22"/>
              </w:rPr>
              <w:t>VALOARE PE CATEGORIE</w:t>
            </w:r>
          </w:p>
        </w:tc>
        <w:tc>
          <w:tcPr>
            <w:tcW w:w="1440" w:type="dxa"/>
            <w:tcBorders>
              <w:top w:val="nil"/>
              <w:left w:val="double" w:sz="4" w:space="0" w:color="auto"/>
              <w:bottom w:val="double" w:sz="4" w:space="0" w:color="auto"/>
              <w:right w:val="single" w:sz="4" w:space="0" w:color="auto"/>
            </w:tcBorders>
            <w:noWrap/>
            <w:vAlign w:val="bottom"/>
          </w:tcPr>
          <w:p w:rsidR="00C25001" w:rsidRPr="00C16ED9" w:rsidRDefault="00C25001" w:rsidP="001D1AF4">
            <w:pPr>
              <w:tabs>
                <w:tab w:val="left" w:pos="90"/>
              </w:tabs>
              <w:jc w:val="right"/>
            </w:pPr>
          </w:p>
        </w:tc>
        <w:tc>
          <w:tcPr>
            <w:tcW w:w="1200" w:type="dxa"/>
            <w:tcBorders>
              <w:top w:val="nil"/>
              <w:left w:val="single" w:sz="4" w:space="0" w:color="auto"/>
              <w:bottom w:val="double" w:sz="4" w:space="0" w:color="auto"/>
              <w:right w:val="double" w:sz="4" w:space="0" w:color="auto"/>
            </w:tcBorders>
            <w:vAlign w:val="bottom"/>
          </w:tcPr>
          <w:p w:rsidR="00C25001" w:rsidRPr="00C16ED9" w:rsidRDefault="00C25001" w:rsidP="001D1AF4">
            <w:pPr>
              <w:tabs>
                <w:tab w:val="left" w:pos="90"/>
              </w:tabs>
              <w:jc w:val="right"/>
            </w:pPr>
          </w:p>
        </w:tc>
      </w:tr>
      <w:tr w:rsidR="00C25001" w:rsidRPr="003F204C">
        <w:trPr>
          <w:trHeight w:val="381"/>
        </w:trPr>
        <w:tc>
          <w:tcPr>
            <w:tcW w:w="8520" w:type="dxa"/>
            <w:gridSpan w:val="5"/>
            <w:tcBorders>
              <w:top w:val="double" w:sz="4" w:space="0" w:color="auto"/>
              <w:left w:val="double" w:sz="4" w:space="0" w:color="auto"/>
              <w:bottom w:val="double" w:sz="4" w:space="0" w:color="auto"/>
              <w:right w:val="double" w:sz="4" w:space="0" w:color="auto"/>
            </w:tcBorders>
            <w:vAlign w:val="center"/>
          </w:tcPr>
          <w:p w:rsidR="00C25001" w:rsidRPr="00C16ED9" w:rsidRDefault="00C25001" w:rsidP="001D1AF4">
            <w:pPr>
              <w:tabs>
                <w:tab w:val="left" w:pos="90"/>
              </w:tabs>
              <w:jc w:val="center"/>
            </w:pPr>
            <w:r w:rsidRPr="00C16ED9">
              <w:rPr>
                <w:b/>
                <w:bCs/>
                <w:sz w:val="22"/>
                <w:szCs w:val="22"/>
              </w:rPr>
              <w:t>VALOARE TOTALA OFERTA FARA T.V.A.</w:t>
            </w:r>
          </w:p>
        </w:tc>
        <w:tc>
          <w:tcPr>
            <w:tcW w:w="2640" w:type="dxa"/>
            <w:gridSpan w:val="2"/>
            <w:tcBorders>
              <w:top w:val="double" w:sz="4" w:space="0" w:color="auto"/>
              <w:left w:val="double" w:sz="4" w:space="0" w:color="auto"/>
              <w:bottom w:val="double" w:sz="4" w:space="0" w:color="auto"/>
              <w:right w:val="double" w:sz="4" w:space="0" w:color="auto"/>
            </w:tcBorders>
            <w:noWrap/>
            <w:vAlign w:val="bottom"/>
          </w:tcPr>
          <w:p w:rsidR="00C25001" w:rsidRPr="00C16ED9" w:rsidRDefault="00C25001" w:rsidP="001D1AF4">
            <w:pPr>
              <w:tabs>
                <w:tab w:val="left" w:pos="90"/>
              </w:tabs>
              <w:jc w:val="both"/>
            </w:pPr>
          </w:p>
        </w:tc>
      </w:tr>
    </w:tbl>
    <w:p w:rsidR="00C25001" w:rsidRDefault="00C25001" w:rsidP="00B90D03">
      <w:pPr>
        <w:ind w:firstLine="720"/>
        <w:jc w:val="both"/>
        <w:rPr>
          <w:b/>
          <w:bCs/>
          <w:lang w:val="ro-RO"/>
        </w:rPr>
      </w:pPr>
    </w:p>
    <w:p w:rsidR="00C25001" w:rsidRPr="00B90D03" w:rsidRDefault="00C25001" w:rsidP="00B90D03">
      <w:pPr>
        <w:ind w:firstLine="720"/>
        <w:jc w:val="both"/>
        <w:rPr>
          <w:b/>
          <w:bCs/>
          <w:lang w:val="ro-RO"/>
        </w:rPr>
      </w:pPr>
      <w:r>
        <w:rPr>
          <w:b/>
          <w:bCs/>
          <w:lang w:val="ro-RO"/>
        </w:rPr>
        <w:t>Aceste CANTITATI sunt ESTIMATE</w:t>
      </w:r>
      <w:r w:rsidRPr="00B90D03">
        <w:rPr>
          <w:b/>
          <w:bCs/>
          <w:lang w:val="ro-RO"/>
        </w:rPr>
        <w:t>, cantitatile reale vor fi cele din borderouri, cantitati insusite de ambele parti.</w:t>
      </w:r>
    </w:p>
    <w:p w:rsidR="00C25001" w:rsidRPr="000363E4" w:rsidRDefault="00C25001" w:rsidP="00B90D03">
      <w:pPr>
        <w:ind w:firstLine="720"/>
        <w:jc w:val="both"/>
        <w:rPr>
          <w:b/>
          <w:bCs/>
          <w:i/>
          <w:iCs/>
          <w:shd w:val="clear" w:color="auto" w:fill="FFFFFF"/>
          <w:lang w:val="ro-RO"/>
        </w:rPr>
      </w:pPr>
      <w:r w:rsidRPr="000363E4">
        <w:rPr>
          <w:b/>
          <w:bCs/>
          <w:i/>
          <w:iCs/>
          <w:lang w:val="ro-RO"/>
        </w:rPr>
        <w:t>Nota</w:t>
      </w:r>
      <w:r w:rsidRPr="000363E4">
        <w:rPr>
          <w:i/>
          <w:iCs/>
          <w:lang w:val="ro-RO"/>
        </w:rPr>
        <w:t xml:space="preserve">: </w:t>
      </w:r>
      <w:r w:rsidRPr="000363E4">
        <w:rPr>
          <w:b/>
          <w:bCs/>
          <w:i/>
          <w:iCs/>
          <w:lang w:val="ro-RO"/>
        </w:rPr>
        <w:t xml:space="preserve">Nu se accepta oferte partiale. Adjudecarea se va efectua pe tot pachetul format din cele 3 tipuri de trimiteri mentionat in tabelul de mai sus, tarifele ofertate avand inclus si pretul implicuirii cu ridicare din sediul beneficiarului. </w:t>
      </w:r>
      <w:r w:rsidRPr="000363E4">
        <w:rPr>
          <w:b/>
          <w:bCs/>
          <w:i/>
          <w:iCs/>
          <w:shd w:val="clear" w:color="auto" w:fill="FFFFFF"/>
          <w:lang w:val="ro-RO"/>
        </w:rPr>
        <w:t>Ofertele parţiale vor fi respinse.</w:t>
      </w:r>
    </w:p>
    <w:p w:rsidR="00C25001" w:rsidRDefault="00C25001" w:rsidP="00C16ED9">
      <w:pPr>
        <w:ind w:firstLine="720"/>
        <w:jc w:val="both"/>
        <w:rPr>
          <w:i/>
          <w:iCs/>
          <w:lang w:val="ro-RO"/>
        </w:rPr>
      </w:pPr>
    </w:p>
    <w:p w:rsidR="00C25001" w:rsidRDefault="00C25001" w:rsidP="008442BB">
      <w:pPr>
        <w:tabs>
          <w:tab w:val="left" w:pos="90"/>
        </w:tabs>
        <w:ind w:right="-784"/>
        <w:jc w:val="both"/>
      </w:pPr>
      <w:r>
        <w:rPr>
          <w:lang w:val="it-IT"/>
        </w:rPr>
        <w:tab/>
      </w:r>
      <w:r>
        <w:rPr>
          <w:lang w:val="it-IT"/>
        </w:rPr>
        <w:tab/>
        <w:t>2</w:t>
      </w:r>
      <w:r w:rsidRPr="002F02F4">
        <w:rPr>
          <w:lang w:val="it-IT"/>
        </w:rPr>
        <w:t xml:space="preserve">. Ne angajăm să menţinem această ofertă valabilă pentru o durata de 60 de zile, </w:t>
      </w:r>
      <w:r>
        <w:rPr>
          <w:lang w:val="it-IT"/>
        </w:rPr>
        <w:t xml:space="preserve">incepand cu </w:t>
      </w:r>
      <w:r w:rsidRPr="002F02F4">
        <w:rPr>
          <w:lang w:val="it-IT"/>
        </w:rPr>
        <w:t xml:space="preserve">data limită stabilită pentru </w:t>
      </w:r>
      <w:r>
        <w:rPr>
          <w:lang w:val="it-IT"/>
        </w:rPr>
        <w:t>depunerea</w:t>
      </w:r>
      <w:r w:rsidRPr="002F02F4">
        <w:rPr>
          <w:lang w:val="it-IT"/>
        </w:rPr>
        <w:t xml:space="preserve"> ofertelor, şi ea va ramâne obligatorie pentru noi şi poate fi acceptată oricând înainte de expirarea perioadei de valabilitate.</w:t>
      </w:r>
    </w:p>
    <w:p w:rsidR="00C25001" w:rsidRDefault="00C25001" w:rsidP="008442BB">
      <w:pPr>
        <w:tabs>
          <w:tab w:val="left" w:pos="90"/>
        </w:tabs>
        <w:ind w:right="-784"/>
        <w:jc w:val="both"/>
      </w:pPr>
      <w:r>
        <w:tab/>
      </w:r>
      <w:r>
        <w:tab/>
      </w:r>
      <w:r w:rsidRPr="002F02F4">
        <w:rPr>
          <w:lang w:val="it-IT"/>
        </w:rPr>
        <w:t>3. Până la încheierea şi semnarea contractului de achiziţie sectorială această ofertă,</w:t>
      </w:r>
      <w:r>
        <w:rPr>
          <w:lang w:val="it-IT"/>
        </w:rPr>
        <w:t xml:space="preserve"> </w:t>
      </w:r>
      <w:r w:rsidRPr="002F02F4">
        <w:rPr>
          <w:lang w:val="it-IT"/>
        </w:rPr>
        <w:t>împreuna cu comunicarea transmisă de dumneavoastră, prin care oferta noastră este stabilită câstigatoare, vor constitui un contract angajant între noi.</w:t>
      </w:r>
    </w:p>
    <w:p w:rsidR="00C25001" w:rsidRDefault="00C25001" w:rsidP="008442BB">
      <w:pPr>
        <w:tabs>
          <w:tab w:val="left" w:pos="90"/>
        </w:tabs>
        <w:ind w:right="-784"/>
        <w:jc w:val="both"/>
      </w:pPr>
      <w:r>
        <w:rPr>
          <w:lang w:val="it-IT"/>
        </w:rPr>
        <w:tab/>
      </w:r>
      <w:r>
        <w:rPr>
          <w:lang w:val="it-IT"/>
        </w:rPr>
        <w:tab/>
      </w:r>
      <w:r w:rsidRPr="002F02F4">
        <w:rPr>
          <w:lang w:val="it-IT"/>
        </w:rPr>
        <w:t xml:space="preserve">4. </w:t>
      </w:r>
      <w:r>
        <w:rPr>
          <w:lang w:val="it-IT"/>
        </w:rPr>
        <w:t xml:space="preserve"> </w:t>
      </w:r>
      <w:r w:rsidRPr="002F02F4">
        <w:rPr>
          <w:lang w:val="it-IT"/>
        </w:rPr>
        <w:t>Precizăm că:</w:t>
      </w:r>
    </w:p>
    <w:p w:rsidR="00C25001" w:rsidRDefault="00C25001" w:rsidP="008442BB">
      <w:pPr>
        <w:tabs>
          <w:tab w:val="left" w:pos="90"/>
        </w:tabs>
        <w:ind w:right="-784"/>
        <w:jc w:val="both"/>
      </w:pPr>
      <w:r>
        <w:tab/>
      </w:r>
      <w:r>
        <w:tab/>
      </w:r>
      <w:r w:rsidRPr="002F02F4">
        <w:rPr>
          <w:lang w:val="it-IT"/>
        </w:rPr>
        <w:fldChar w:fldCharType="begin">
          <w:ffData>
            <w:name w:val="Text142"/>
            <w:enabled/>
            <w:calcOnExit w:val="0"/>
            <w:textInput/>
          </w:ffData>
        </w:fldChar>
      </w:r>
      <w:r w:rsidRPr="002F02F4">
        <w:rPr>
          <w:lang w:val="it-IT"/>
        </w:rPr>
        <w:instrText xml:space="preserve"> FORMTEXT </w:instrText>
      </w:r>
      <w:r w:rsidRPr="002F02F4">
        <w:rPr>
          <w:lang w:val="it-IT"/>
        </w:rPr>
      </w:r>
      <w:r w:rsidRPr="002F02F4">
        <w:rPr>
          <w:lang w:val="it-IT"/>
        </w:rPr>
        <w:fldChar w:fldCharType="separate"/>
      </w:r>
      <w:r>
        <w:t> </w:t>
      </w:r>
      <w:r w:rsidRPr="002F02F4">
        <w:rPr>
          <w:lang w:val="it-IT"/>
        </w:rPr>
        <w:t>[</w:t>
      </w:r>
      <w:r w:rsidRPr="002F02F4">
        <w:rPr>
          <w:lang w:val="it-IT"/>
        </w:rPr>
        <w:t> </w:t>
      </w:r>
      <w:r w:rsidRPr="002F02F4">
        <w:rPr>
          <w:lang w:val="it-IT"/>
        </w:rPr>
        <w:t> </w:t>
      </w:r>
      <w:r w:rsidRPr="002F02F4">
        <w:rPr>
          <w:lang w:val="it-IT"/>
        </w:rPr>
        <w:t>]</w:t>
      </w:r>
      <w:r w:rsidRPr="002F02F4">
        <w:rPr>
          <w:lang w:val="it-IT"/>
        </w:rPr>
        <w:t> </w:t>
      </w:r>
      <w:r w:rsidRPr="002F02F4">
        <w:rPr>
          <w:lang w:val="it-IT"/>
        </w:rPr>
        <w:t> </w:t>
      </w:r>
      <w:r w:rsidRPr="002F02F4">
        <w:rPr>
          <w:lang w:val="it-IT"/>
        </w:rPr>
        <w:fldChar w:fldCharType="end"/>
      </w:r>
      <w:r w:rsidRPr="002F02F4">
        <w:rPr>
          <w:lang w:val="it-IT"/>
        </w:rPr>
        <w:t xml:space="preserve"> depunem oferta alternativă, ale carei detalii sunt prezentate într-un formular de oferta separat, marcat în mod clar "alternativa";</w:t>
      </w:r>
    </w:p>
    <w:p w:rsidR="00C25001" w:rsidRPr="00EC6AD9" w:rsidRDefault="00C25001" w:rsidP="008442BB">
      <w:pPr>
        <w:tabs>
          <w:tab w:val="left" w:pos="90"/>
        </w:tabs>
        <w:ind w:right="-784"/>
        <w:jc w:val="both"/>
      </w:pPr>
      <w:r>
        <w:tab/>
      </w:r>
      <w:r>
        <w:tab/>
      </w:r>
      <w:r w:rsidRPr="002F02F4">
        <w:rPr>
          <w:lang w:val="it-IT"/>
        </w:rPr>
        <w:fldChar w:fldCharType="begin">
          <w:ffData>
            <w:name w:val="Text142"/>
            <w:enabled/>
            <w:calcOnExit w:val="0"/>
            <w:textInput/>
          </w:ffData>
        </w:fldChar>
      </w:r>
      <w:r w:rsidRPr="002F02F4">
        <w:rPr>
          <w:lang w:val="it-IT"/>
        </w:rPr>
        <w:instrText xml:space="preserve"> FORMTEXT </w:instrText>
      </w:r>
      <w:r w:rsidRPr="002F02F4">
        <w:rPr>
          <w:lang w:val="it-IT"/>
        </w:rPr>
      </w:r>
      <w:r w:rsidRPr="002F02F4">
        <w:rPr>
          <w:lang w:val="it-IT"/>
        </w:rPr>
        <w:fldChar w:fldCharType="separate"/>
      </w:r>
      <w:r>
        <w:t> </w:t>
      </w:r>
      <w:r w:rsidRPr="002F02F4">
        <w:rPr>
          <w:lang w:val="it-IT"/>
        </w:rPr>
        <w:t>[</w:t>
      </w:r>
      <w:r w:rsidRPr="002F02F4">
        <w:rPr>
          <w:lang w:val="it-IT"/>
        </w:rPr>
        <w:t> </w:t>
      </w:r>
      <w:r w:rsidRPr="002F02F4">
        <w:rPr>
          <w:lang w:val="it-IT"/>
        </w:rPr>
        <w:t> </w:t>
      </w:r>
      <w:r w:rsidRPr="002F02F4">
        <w:rPr>
          <w:lang w:val="it-IT"/>
        </w:rPr>
        <w:t>]</w:t>
      </w:r>
      <w:r w:rsidRPr="002F02F4">
        <w:rPr>
          <w:lang w:val="it-IT"/>
        </w:rPr>
        <w:t> </w:t>
      </w:r>
      <w:r w:rsidRPr="002F02F4">
        <w:rPr>
          <w:lang w:val="it-IT"/>
        </w:rPr>
        <w:t> </w:t>
      </w:r>
      <w:r w:rsidRPr="002F02F4">
        <w:rPr>
          <w:lang w:val="it-IT"/>
        </w:rPr>
        <w:fldChar w:fldCharType="end"/>
      </w:r>
      <w:r w:rsidRPr="002F02F4">
        <w:rPr>
          <w:lang w:val="it-IT"/>
        </w:rPr>
        <w:t xml:space="preserve"> nu depunem oferta alternativă.</w:t>
      </w:r>
    </w:p>
    <w:p w:rsidR="00C25001" w:rsidRDefault="00C25001" w:rsidP="008442BB">
      <w:pPr>
        <w:tabs>
          <w:tab w:val="left" w:pos="90"/>
        </w:tabs>
        <w:jc w:val="both"/>
        <w:rPr>
          <w:lang w:val="it-IT"/>
        </w:rPr>
      </w:pPr>
      <w:r>
        <w:rPr>
          <w:lang w:val="it-IT"/>
        </w:rPr>
        <w:tab/>
      </w:r>
      <w:r>
        <w:rPr>
          <w:lang w:val="it-IT"/>
        </w:rPr>
        <w:tab/>
      </w:r>
      <w:r w:rsidRPr="002F02F4">
        <w:rPr>
          <w:lang w:val="it-IT"/>
        </w:rPr>
        <w:fldChar w:fldCharType="begin">
          <w:ffData>
            <w:name w:val="Text143"/>
            <w:enabled/>
            <w:calcOnExit w:val="0"/>
            <w:textInput/>
          </w:ffData>
        </w:fldChar>
      </w:r>
      <w:r w:rsidRPr="002F02F4">
        <w:rPr>
          <w:lang w:val="it-IT"/>
        </w:rPr>
        <w:instrText xml:space="preserve"> FORMTEXT </w:instrText>
      </w:r>
      <w:r w:rsidRPr="002F02F4">
        <w:rPr>
          <w:lang w:val="it-IT"/>
        </w:rPr>
      </w:r>
      <w:r w:rsidRPr="002F02F4">
        <w:rPr>
          <w:lang w:val="it-IT"/>
        </w:rPr>
        <w:fldChar w:fldCharType="separate"/>
      </w:r>
      <w:r>
        <w:t> </w:t>
      </w:r>
      <w:r>
        <w:t> </w:t>
      </w:r>
      <w:r w:rsidRPr="002F02F4">
        <w:rPr>
          <w:lang w:val="it-IT"/>
        </w:rPr>
        <w:t>(</w:t>
      </w:r>
      <w:r w:rsidRPr="002F02F4">
        <w:rPr>
          <w:i/>
          <w:iCs/>
          <w:lang w:val="it-IT"/>
        </w:rPr>
        <w:t>Se bifeaza optiunea corespunzatoare</w:t>
      </w:r>
      <w:r w:rsidRPr="002F02F4">
        <w:rPr>
          <w:lang w:val="it-IT"/>
        </w:rPr>
        <w:t>.)</w:t>
      </w:r>
      <w:r w:rsidRPr="002F02F4">
        <w:rPr>
          <w:lang w:val="it-IT"/>
        </w:rPr>
        <w:t> </w:t>
      </w:r>
      <w:r w:rsidRPr="002F02F4">
        <w:rPr>
          <w:lang w:val="it-IT"/>
        </w:rPr>
        <w:t> </w:t>
      </w:r>
      <w:r w:rsidRPr="002F02F4">
        <w:rPr>
          <w:lang w:val="it-IT"/>
        </w:rPr>
        <w:t> </w:t>
      </w:r>
      <w:r w:rsidRPr="002F02F4">
        <w:rPr>
          <w:lang w:val="it-IT"/>
        </w:rPr>
        <w:fldChar w:fldCharType="end"/>
      </w:r>
    </w:p>
    <w:p w:rsidR="00C25001" w:rsidRPr="002F02F4" w:rsidRDefault="00C25001" w:rsidP="008442BB">
      <w:pPr>
        <w:tabs>
          <w:tab w:val="left" w:pos="90"/>
        </w:tabs>
        <w:jc w:val="both"/>
        <w:rPr>
          <w:lang w:val="it-IT"/>
        </w:rPr>
      </w:pPr>
      <w:r>
        <w:rPr>
          <w:lang w:val="it-IT"/>
        </w:rPr>
        <w:tab/>
      </w:r>
      <w:r>
        <w:rPr>
          <w:lang w:val="it-IT"/>
        </w:rPr>
        <w:tab/>
        <w:t xml:space="preserve">5. </w:t>
      </w:r>
      <w:r w:rsidRPr="002F02F4">
        <w:rPr>
          <w:lang w:val="it-IT"/>
        </w:rPr>
        <w:t>Întelegem că nu sunteţi obligaţi să acceptaţi oferta cu cel mai scăzut preţ sau orice altă ofertă pe care o puteţi primi.</w:t>
      </w:r>
    </w:p>
    <w:p w:rsidR="00C25001" w:rsidRDefault="00C25001" w:rsidP="008442BB">
      <w:pPr>
        <w:tabs>
          <w:tab w:val="left" w:pos="90"/>
        </w:tabs>
        <w:jc w:val="both"/>
        <w:rPr>
          <w:lang w:val="it-IT"/>
        </w:rPr>
      </w:pPr>
    </w:p>
    <w:p w:rsidR="00C25001" w:rsidRDefault="00C25001" w:rsidP="008442BB">
      <w:pPr>
        <w:tabs>
          <w:tab w:val="left" w:pos="90"/>
        </w:tabs>
        <w:jc w:val="both"/>
        <w:rPr>
          <w:lang w:val="it-IT"/>
        </w:rPr>
      </w:pPr>
    </w:p>
    <w:p w:rsidR="00C25001" w:rsidRDefault="00C25001" w:rsidP="008442BB">
      <w:pPr>
        <w:tabs>
          <w:tab w:val="left" w:pos="90"/>
        </w:tabs>
        <w:jc w:val="both"/>
        <w:rPr>
          <w:lang w:val="it-IT"/>
        </w:rPr>
      </w:pPr>
    </w:p>
    <w:p w:rsidR="00C25001" w:rsidRDefault="00C25001" w:rsidP="008442BB">
      <w:pPr>
        <w:tabs>
          <w:tab w:val="left" w:pos="90"/>
        </w:tabs>
        <w:jc w:val="both"/>
        <w:rPr>
          <w:lang w:val="it-IT"/>
        </w:rPr>
      </w:pPr>
    </w:p>
    <w:p w:rsidR="00C25001" w:rsidRDefault="00C25001" w:rsidP="008442BB">
      <w:pPr>
        <w:tabs>
          <w:tab w:val="left" w:pos="90"/>
        </w:tabs>
        <w:jc w:val="both"/>
        <w:rPr>
          <w:lang w:val="it-IT"/>
        </w:rPr>
      </w:pPr>
    </w:p>
    <w:p w:rsidR="00C25001" w:rsidRPr="002F02F4" w:rsidRDefault="00C25001" w:rsidP="008442BB">
      <w:pPr>
        <w:tabs>
          <w:tab w:val="left" w:pos="90"/>
        </w:tabs>
        <w:jc w:val="both"/>
        <w:rPr>
          <w:lang w:val="it-IT"/>
        </w:rPr>
      </w:pPr>
    </w:p>
    <w:p w:rsidR="00C25001" w:rsidRPr="00A90079" w:rsidRDefault="00C25001" w:rsidP="008442BB">
      <w:r w:rsidRPr="00A90079">
        <w:t>Data ....../....../..................</w:t>
      </w:r>
      <w:r w:rsidRPr="00A90079">
        <w:tab/>
        <w:t xml:space="preserve">                                       </w:t>
      </w:r>
    </w:p>
    <w:p w:rsidR="00C25001" w:rsidRPr="00A90079" w:rsidRDefault="00C25001" w:rsidP="008442BB"/>
    <w:p w:rsidR="00C25001" w:rsidRPr="00A90079"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Default="00C25001" w:rsidP="008442BB"/>
    <w:p w:rsidR="00C25001" w:rsidRPr="00A90079" w:rsidRDefault="00C25001" w:rsidP="008442BB"/>
    <w:p w:rsidR="00C25001" w:rsidRPr="00A90079" w:rsidRDefault="00C25001" w:rsidP="008442BB">
      <w:pPr>
        <w:jc w:val="both"/>
      </w:pPr>
      <w:r w:rsidRPr="00A90079">
        <w:t xml:space="preserve">    ............................................., (</w:t>
      </w:r>
      <w:r w:rsidRPr="00A90079">
        <w:rPr>
          <w:i/>
          <w:iCs/>
        </w:rPr>
        <w:t>numele si prenumele</w:t>
      </w:r>
      <w:r w:rsidRPr="00A90079">
        <w:t>), în calitate de ...................................... legal autorizat sa semnez oferta pentru si în numele .......................................... (</w:t>
      </w:r>
      <w:r w:rsidRPr="00A90079">
        <w:rPr>
          <w:i/>
          <w:iCs/>
        </w:rPr>
        <w:t>denumirea/numele operatorului economic</w:t>
      </w:r>
      <w:r w:rsidRPr="00A90079">
        <w:t>)</w:t>
      </w:r>
    </w:p>
    <w:p w:rsidR="00C25001" w:rsidRPr="00477CA5" w:rsidRDefault="00C25001" w:rsidP="008442BB">
      <w:pPr>
        <w:jc w:val="both"/>
        <w:rPr>
          <w:i/>
          <w:iCs/>
        </w:rPr>
      </w:pPr>
      <w:r w:rsidRPr="00A90079">
        <w:t>(</w:t>
      </w:r>
      <w:r w:rsidRPr="00A90079">
        <w:rPr>
          <w:i/>
          <w:iCs/>
        </w:rPr>
        <w:t>semnatura</w:t>
      </w:r>
      <w:r w:rsidRPr="00A90079">
        <w:t xml:space="preserve">) </w:t>
      </w:r>
      <w:r w:rsidRPr="00A90079">
        <w:rPr>
          <w:i/>
          <w:iCs/>
        </w:rPr>
        <w:t>LS</w:t>
      </w:r>
      <w:r w:rsidRPr="00477CA5">
        <w:rPr>
          <w:i/>
          <w:iCs/>
        </w:rPr>
        <w:t xml:space="preserve"> </w:t>
      </w:r>
    </w:p>
    <w:p w:rsidR="00C25001" w:rsidRDefault="00C25001" w:rsidP="008442BB">
      <w:pPr>
        <w:tabs>
          <w:tab w:val="left" w:pos="90"/>
        </w:tabs>
        <w:ind w:right="-784"/>
        <w:jc w:val="both"/>
      </w:pPr>
    </w:p>
    <w:p w:rsidR="00C25001" w:rsidRDefault="00C25001" w:rsidP="008442BB">
      <w:pPr>
        <w:tabs>
          <w:tab w:val="left" w:pos="90"/>
        </w:tabs>
        <w:ind w:right="-784"/>
        <w:jc w:val="both"/>
      </w:pPr>
    </w:p>
    <w:p w:rsidR="00C25001" w:rsidRDefault="00C25001" w:rsidP="008442BB">
      <w:pPr>
        <w:tabs>
          <w:tab w:val="left" w:pos="90"/>
        </w:tabs>
        <w:ind w:right="-784"/>
        <w:jc w:val="both"/>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Pr="002F02F4" w:rsidRDefault="00C25001" w:rsidP="00EF7C98">
      <w:pPr>
        <w:tabs>
          <w:tab w:val="left" w:pos="90"/>
        </w:tabs>
        <w:jc w:val="center"/>
        <w:rPr>
          <w:lang w:val="ro-RO"/>
        </w:rPr>
      </w:pPr>
    </w:p>
    <w:p w:rsidR="00C25001" w:rsidRPr="002F02F4" w:rsidRDefault="00C25001" w:rsidP="00EF7C98">
      <w:pPr>
        <w:tabs>
          <w:tab w:val="left" w:pos="90"/>
        </w:tabs>
        <w:jc w:val="center"/>
        <w:rPr>
          <w:b/>
          <w:bCs/>
          <w:lang w:val="ro-RO"/>
        </w:rPr>
      </w:pPr>
      <w:bookmarkStart w:id="0" w:name="_Toc279746520"/>
      <w:bookmarkStart w:id="1" w:name="_Toc270497774"/>
      <w:bookmarkStart w:id="2" w:name="_Toc270497544"/>
      <w:bookmarkStart w:id="3" w:name="_Toc270497166"/>
      <w:bookmarkStart w:id="4" w:name="_Toc270492371"/>
      <w:bookmarkStart w:id="5" w:name="_Toc269801438"/>
      <w:r w:rsidRPr="002F02F4">
        <w:rPr>
          <w:b/>
          <w:bCs/>
          <w:lang w:val="ro-RO"/>
        </w:rPr>
        <w:t>DECLARAŢIE DE ACCEPTARE</w:t>
      </w:r>
    </w:p>
    <w:p w:rsidR="00C25001" w:rsidRPr="002F02F4" w:rsidRDefault="00C25001" w:rsidP="00EF7C98">
      <w:pPr>
        <w:tabs>
          <w:tab w:val="left" w:pos="90"/>
        </w:tabs>
        <w:jc w:val="center"/>
        <w:rPr>
          <w:b/>
          <w:bCs/>
          <w:lang w:val="ro-RO"/>
        </w:rPr>
      </w:pPr>
      <w:r w:rsidRPr="002F02F4">
        <w:rPr>
          <w:b/>
          <w:bCs/>
          <w:lang w:val="ro-RO"/>
        </w:rPr>
        <w:t xml:space="preserve">A CONDIŢIILOR </w:t>
      </w:r>
      <w:bookmarkEnd w:id="0"/>
      <w:bookmarkEnd w:id="1"/>
      <w:bookmarkEnd w:id="2"/>
      <w:bookmarkEnd w:id="3"/>
      <w:bookmarkEnd w:id="4"/>
      <w:bookmarkEnd w:id="5"/>
      <w:r w:rsidRPr="002F02F4">
        <w:rPr>
          <w:b/>
          <w:bCs/>
          <w:lang w:val="ro-RO"/>
        </w:rPr>
        <w:t xml:space="preserve"> CONTRACTUALE</w:t>
      </w:r>
      <w:r>
        <w:rPr>
          <w:b/>
          <w:bCs/>
          <w:lang w:val="ro-RO"/>
        </w:rPr>
        <w:t xml:space="preserve"> PROPUSE</w:t>
      </w:r>
    </w:p>
    <w:p w:rsidR="00C25001" w:rsidRPr="002F02F4" w:rsidRDefault="00C25001" w:rsidP="00EF7C98">
      <w:pPr>
        <w:tabs>
          <w:tab w:val="left" w:pos="90"/>
        </w:tabs>
        <w:jc w:val="center"/>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Pr="002F02F4" w:rsidRDefault="00C25001" w:rsidP="00626ADC">
      <w:pPr>
        <w:tabs>
          <w:tab w:val="left" w:pos="90"/>
        </w:tabs>
        <w:jc w:val="both"/>
        <w:rPr>
          <w:lang w:val="ro-RO"/>
        </w:rPr>
      </w:pPr>
    </w:p>
    <w:p w:rsidR="00C25001" w:rsidRPr="002F02F4" w:rsidRDefault="00C25001" w:rsidP="00626ADC">
      <w:pPr>
        <w:tabs>
          <w:tab w:val="left" w:pos="90"/>
        </w:tabs>
        <w:jc w:val="both"/>
        <w:rPr>
          <w:lang w:val="ro-RO"/>
        </w:rPr>
      </w:pPr>
    </w:p>
    <w:p w:rsidR="00C25001" w:rsidRDefault="00C25001" w:rsidP="00626ADC">
      <w:pPr>
        <w:tabs>
          <w:tab w:val="left" w:pos="90"/>
        </w:tabs>
        <w:jc w:val="both"/>
        <w:rPr>
          <w:lang w:val="ro-RO"/>
        </w:rPr>
      </w:pPr>
      <w:r>
        <w:rPr>
          <w:lang w:val="ro-RO"/>
        </w:rPr>
        <w:tab/>
      </w:r>
      <w:r>
        <w:rPr>
          <w:lang w:val="ro-RO"/>
        </w:rPr>
        <w:tab/>
      </w:r>
      <w:r w:rsidRPr="002F02F4">
        <w:rPr>
          <w:lang w:val="ro-RO"/>
        </w:rPr>
        <w:t>Subsemnat</w:t>
      </w:r>
      <w:r w:rsidRPr="002F02F4">
        <w:rPr>
          <w:i/>
          <w:iCs/>
          <w:lang w:val="ro-RO"/>
        </w:rPr>
        <w:fldChar w:fldCharType="begin">
          <w:ffData>
            <w:name w:val="Text9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........(-ul/-a se alege opţiunea corectă)</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i/>
          <w:iCs/>
          <w:lang w:val="ro-RO"/>
        </w:rPr>
        <w:t xml:space="preserve"> </w:t>
      </w:r>
      <w:r w:rsidRPr="002F02F4">
        <w:rPr>
          <w:i/>
          <w:iCs/>
          <w:lang w:val="ro-RO"/>
        </w:rPr>
        <w:fldChar w:fldCharType="begin">
          <w:ffData>
            <w:name w:val="Text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.........(se completează numele şi prenumele)</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lang w:val="ro-RO"/>
        </w:rPr>
        <w:t>, reprezentant</w:t>
      </w:r>
      <w:r w:rsidRPr="002F02F4">
        <w:rPr>
          <w:i/>
          <w:iCs/>
          <w:lang w:val="ro-RO"/>
        </w:rPr>
        <w:fldChar w:fldCharType="begin">
          <w:ffData>
            <w:name w:val="Text9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.......(a / -ă a se alege opţiunea corectă)</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i/>
          <w:iCs/>
          <w:lang w:val="ro-RO"/>
        </w:rPr>
        <w:t xml:space="preserve">  </w:t>
      </w:r>
      <w:r w:rsidRPr="002F02F4">
        <w:rPr>
          <w:lang w:val="ro-RO"/>
        </w:rPr>
        <w:t xml:space="preserve">  </w:t>
      </w:r>
      <w:r w:rsidRPr="002F02F4">
        <w:rPr>
          <w:i/>
          <w:iCs/>
          <w:lang w:val="ro-RO"/>
        </w:rPr>
        <w:fldChar w:fldCharType="begin">
          <w:ffData>
            <w:name w:val="Text1"/>
            <w:enabled/>
            <w:calcOnExit w:val="0"/>
            <w:textInput/>
          </w:ffData>
        </w:fldChar>
      </w:r>
      <w:r w:rsidRPr="002F02F4">
        <w:rPr>
          <w:i/>
          <w:iCs/>
          <w:lang w:val="ro-RO"/>
        </w:rPr>
        <w:instrText xml:space="preserve"> FORMTEXT </w:instrText>
      </w:r>
      <w:r w:rsidRPr="002F02F4">
        <w:rPr>
          <w:i/>
          <w:iCs/>
          <w:lang w:val="ro-RO"/>
        </w:rPr>
      </w:r>
      <w:r w:rsidRPr="002F02F4">
        <w:rPr>
          <w:i/>
          <w:iCs/>
          <w:lang w:val="ro-RO"/>
        </w:rPr>
        <w:fldChar w:fldCharType="separate"/>
      </w:r>
      <w:r>
        <w:t> </w:t>
      </w:r>
      <w:r w:rsidRPr="002F02F4">
        <w:rPr>
          <w:i/>
          <w:iCs/>
          <w:lang w:val="ro-RO"/>
        </w:rPr>
        <w:t>.........(se completează denumirea ofertantului)</w:t>
      </w:r>
      <w:r w:rsidRPr="002F02F4">
        <w:rPr>
          <w:i/>
          <w:iCs/>
          <w:lang w:val="ro-RO"/>
        </w:rPr>
        <w:t> </w:t>
      </w:r>
      <w:r w:rsidRPr="002F02F4">
        <w:rPr>
          <w:i/>
          <w:iCs/>
          <w:lang w:val="ro-RO"/>
        </w:rPr>
        <w:t> </w:t>
      </w:r>
      <w:r w:rsidRPr="002F02F4">
        <w:rPr>
          <w:i/>
          <w:iCs/>
          <w:lang w:val="ro-RO"/>
        </w:rPr>
        <w:t> </w:t>
      </w:r>
      <w:r w:rsidRPr="002F02F4">
        <w:rPr>
          <w:i/>
          <w:iCs/>
          <w:lang w:val="ro-RO"/>
        </w:rPr>
        <w:t> </w:t>
      </w:r>
      <w:r w:rsidRPr="002F02F4">
        <w:rPr>
          <w:i/>
          <w:iCs/>
          <w:lang w:val="ro-RO"/>
        </w:rPr>
        <w:fldChar w:fldCharType="end"/>
      </w:r>
      <w:r w:rsidRPr="002F02F4">
        <w:rPr>
          <w:lang w:val="ro-RO"/>
        </w:rPr>
        <w:t xml:space="preserve">, declar că, am citit, </w:t>
      </w:r>
      <w:r w:rsidRPr="007C295E">
        <w:rPr>
          <w:spacing w:val="-2"/>
        </w:rPr>
        <w:t>am înţeles şi accept pe deplin</w:t>
      </w:r>
      <w:r w:rsidRPr="007C295E">
        <w:rPr>
          <w:rFonts w:eastAsia="MS Mincho"/>
          <w:smallCaps/>
        </w:rPr>
        <w:t xml:space="preserve"> </w:t>
      </w:r>
      <w:r w:rsidRPr="007C295E">
        <w:rPr>
          <w:rFonts w:eastAsia="MS Mincho"/>
        </w:rPr>
        <w:t xml:space="preserve">toate prevederile condiţiilor contractuale publicate </w:t>
      </w:r>
      <w:r w:rsidRPr="00AC5F9E">
        <w:t xml:space="preserve">în cadrul </w:t>
      </w:r>
      <w:r w:rsidRPr="007C295E">
        <w:rPr>
          <w:rFonts w:eastAsia="MS Mincho"/>
        </w:rPr>
        <w:t xml:space="preserve">prezentei proceduri de </w:t>
      </w:r>
      <w:r w:rsidRPr="007C295E">
        <w:rPr>
          <w:rFonts w:eastAsia="MS Mincho"/>
          <w:lang w:eastAsia="pl-PL"/>
        </w:rPr>
        <w:t>atribuire</w:t>
      </w:r>
      <w:r>
        <w:rPr>
          <w:rFonts w:eastAsia="MS Mincho"/>
          <w:lang w:eastAsia="pl-PL"/>
        </w:rPr>
        <w:t xml:space="preserve">, </w:t>
      </w:r>
      <w:r w:rsidRPr="00F63F1E">
        <w:rPr>
          <w:rFonts w:eastAsia="MS Mincho"/>
          <w:lang w:eastAsia="pl-PL"/>
        </w:rPr>
        <w:t>în modelul de</w:t>
      </w:r>
      <w:r>
        <w:rPr>
          <w:rFonts w:eastAsia="MS Mincho"/>
          <w:lang w:eastAsia="pl-PL"/>
        </w:rPr>
        <w:t xml:space="preserve"> Contract</w:t>
      </w:r>
      <w:r w:rsidRPr="007C295E">
        <w:rPr>
          <w:rFonts w:eastAsia="MS Mincho"/>
          <w:lang w:eastAsia="pl-PL"/>
        </w:rPr>
        <w:t xml:space="preserve"> </w:t>
      </w:r>
      <w:r>
        <w:rPr>
          <w:rFonts w:eastAsia="MS Mincho"/>
          <w:lang w:eastAsia="pl-PL"/>
        </w:rPr>
        <w:t>sectorial</w:t>
      </w:r>
      <w:r w:rsidRPr="007C295E">
        <w:rPr>
          <w:rFonts w:eastAsia="MS Mincho"/>
          <w:lang w:eastAsia="pl-PL"/>
        </w:rPr>
        <w:t xml:space="preserve"> de </w:t>
      </w:r>
      <w:r>
        <w:rPr>
          <w:rFonts w:eastAsia="MS Mincho"/>
          <w:lang w:eastAsia="pl-PL"/>
        </w:rPr>
        <w:t xml:space="preserve">servicii </w:t>
      </w:r>
      <w:r w:rsidRPr="007C295E">
        <w:rPr>
          <w:rFonts w:eastAsia="MS Mincho"/>
          <w:lang w:eastAsia="pl-PL"/>
        </w:rPr>
        <w:t>şi ne obligăm să respectăm toate obligaţiile menţionate în conţinutul</w:t>
      </w:r>
      <w:r>
        <w:rPr>
          <w:rFonts w:eastAsia="MS Mincho"/>
          <w:lang w:eastAsia="pl-PL"/>
        </w:rPr>
        <w:t xml:space="preserve"> acestuia</w:t>
      </w:r>
      <w:r w:rsidRPr="007C295E">
        <w:rPr>
          <w:rFonts w:eastAsia="MS Mincho"/>
          <w:lang w:eastAsia="pl-PL"/>
        </w:rPr>
        <w:t>.</w:t>
      </w:r>
    </w:p>
    <w:p w:rsidR="00C25001" w:rsidRPr="002F02F4"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Pr="002F02F4" w:rsidRDefault="00C25001" w:rsidP="00626ADC">
      <w:pPr>
        <w:tabs>
          <w:tab w:val="left" w:pos="90"/>
        </w:tabs>
        <w:jc w:val="both"/>
        <w:rPr>
          <w:lang w:val="ro-RO"/>
        </w:rPr>
      </w:pPr>
    </w:p>
    <w:p w:rsidR="00C25001" w:rsidRPr="002F02F4" w:rsidRDefault="00C25001" w:rsidP="00626ADC">
      <w:pPr>
        <w:tabs>
          <w:tab w:val="left" w:pos="90"/>
        </w:tabs>
        <w:jc w:val="both"/>
        <w:rPr>
          <w:lang w:val="ro-RO"/>
        </w:rPr>
      </w:pPr>
    </w:p>
    <w:p w:rsidR="00C25001" w:rsidRPr="002F02F4" w:rsidRDefault="00C25001" w:rsidP="00626ADC">
      <w:pPr>
        <w:tabs>
          <w:tab w:val="left" w:pos="90"/>
        </w:tabs>
        <w:jc w:val="both"/>
        <w:rPr>
          <w:lang w:val="ro-RO"/>
        </w:rPr>
      </w:pPr>
    </w:p>
    <w:tbl>
      <w:tblPr>
        <w:tblW w:w="0" w:type="auto"/>
        <w:tblInd w:w="2" w:type="dxa"/>
        <w:tblLook w:val="01E0"/>
      </w:tblPr>
      <w:tblGrid>
        <w:gridCol w:w="4758"/>
        <w:gridCol w:w="5922"/>
      </w:tblGrid>
      <w:tr w:rsidR="00C25001" w:rsidRPr="00A92B7F">
        <w:tc>
          <w:tcPr>
            <w:tcW w:w="4758" w:type="dxa"/>
          </w:tcPr>
          <w:p w:rsidR="00C25001" w:rsidRPr="00A92B7F" w:rsidRDefault="00C25001" w:rsidP="00626ADC">
            <w:pPr>
              <w:tabs>
                <w:tab w:val="left" w:pos="90"/>
              </w:tabs>
              <w:jc w:val="both"/>
              <w:rPr>
                <w:lang w:val="ro-RO"/>
              </w:rPr>
            </w:pPr>
            <w:r>
              <w:rPr>
                <w:lang w:val="ro-RO"/>
              </w:rPr>
              <w:t xml:space="preserve">         </w:t>
            </w:r>
            <w:r w:rsidRPr="00A92B7F">
              <w:rPr>
                <w:lang w:val="ro-RO"/>
              </w:rPr>
              <w:t>Data completării</w:t>
            </w:r>
          </w:p>
        </w:tc>
        <w:tc>
          <w:tcPr>
            <w:tcW w:w="5922" w:type="dxa"/>
          </w:tcPr>
          <w:p w:rsidR="00C25001" w:rsidRPr="00A92B7F" w:rsidRDefault="00C25001" w:rsidP="00626ADC">
            <w:pPr>
              <w:tabs>
                <w:tab w:val="left" w:pos="90"/>
              </w:tabs>
              <w:jc w:val="both"/>
              <w:rPr>
                <w:lang w:val="ro-RO"/>
              </w:rPr>
            </w:pPr>
            <w:r>
              <w:rPr>
                <w:lang w:val="ro-RO"/>
              </w:rPr>
              <w:t xml:space="preserve">                        </w:t>
            </w:r>
            <w:r w:rsidRPr="00A92B7F">
              <w:rPr>
                <w:lang w:val="ro-RO"/>
              </w:rPr>
              <w:t>Semnătură,</w:t>
            </w:r>
          </w:p>
        </w:tc>
      </w:tr>
      <w:tr w:rsidR="00C25001" w:rsidRPr="00A92B7F">
        <w:tc>
          <w:tcPr>
            <w:tcW w:w="4758" w:type="dxa"/>
          </w:tcPr>
          <w:p w:rsidR="00C25001" w:rsidRPr="00A92B7F" w:rsidRDefault="00C25001" w:rsidP="00626ADC">
            <w:pPr>
              <w:tabs>
                <w:tab w:val="left" w:pos="90"/>
              </w:tabs>
              <w:jc w:val="both"/>
              <w:rPr>
                <w:lang w:val="ro-RO"/>
              </w:rPr>
            </w:pPr>
            <w:r>
              <w:rPr>
                <w:lang w:val="ro-RO"/>
              </w:rPr>
              <w:t xml:space="preserve">   </w:t>
            </w:r>
            <w:r w:rsidRPr="00A92B7F">
              <w:rPr>
                <w:lang w:val="ro-RO"/>
              </w:rPr>
              <w:fldChar w:fldCharType="begin">
                <w:ffData>
                  <w:name w:val="Text104"/>
                  <w:enabled/>
                  <w:calcOnExit w:val="0"/>
                  <w:textInput/>
                </w:ffData>
              </w:fldChar>
            </w:r>
            <w:r w:rsidRPr="00A92B7F">
              <w:rPr>
                <w:lang w:val="ro-RO"/>
              </w:rPr>
              <w:instrText xml:space="preserve"> FORMTEXT </w:instrText>
            </w:r>
            <w:r w:rsidRPr="00A92B7F">
              <w:rPr>
                <w:lang w:val="ro-RO"/>
              </w:rPr>
            </w:r>
            <w:r w:rsidRPr="00A92B7F">
              <w:rPr>
                <w:lang w:val="ro-RO"/>
              </w:rPr>
              <w:fldChar w:fldCharType="separate"/>
            </w:r>
            <w:r>
              <w:t> </w:t>
            </w:r>
            <w:r w:rsidRPr="00A92B7F">
              <w:rPr>
                <w:lang w:val="ro-RO"/>
              </w:rPr>
              <w:t>...............................</w:t>
            </w:r>
            <w:r w:rsidRPr="00A92B7F">
              <w:rPr>
                <w:lang w:val="ro-RO"/>
              </w:rPr>
              <w:t> </w:t>
            </w:r>
            <w:r w:rsidRPr="00A92B7F">
              <w:rPr>
                <w:lang w:val="ro-RO"/>
              </w:rPr>
              <w:t> </w:t>
            </w:r>
            <w:r w:rsidRPr="00A92B7F">
              <w:rPr>
                <w:lang w:val="ro-RO"/>
              </w:rPr>
              <w:t> </w:t>
            </w:r>
            <w:r w:rsidRPr="00A92B7F">
              <w:rPr>
                <w:lang w:val="ro-RO"/>
              </w:rPr>
              <w:t> </w:t>
            </w:r>
            <w:r w:rsidRPr="00A92B7F">
              <w:rPr>
                <w:lang w:val="ro-RO"/>
              </w:rPr>
              <w:fldChar w:fldCharType="end"/>
            </w:r>
            <w:r w:rsidRPr="00A92B7F">
              <w:rPr>
                <w:lang w:val="ro-RO"/>
              </w:rPr>
              <w:t xml:space="preserve"> </w:t>
            </w:r>
          </w:p>
        </w:tc>
        <w:tc>
          <w:tcPr>
            <w:tcW w:w="5922" w:type="dxa"/>
          </w:tcPr>
          <w:p w:rsidR="00C25001" w:rsidRPr="00A92B7F" w:rsidRDefault="00C25001" w:rsidP="00626ADC">
            <w:pPr>
              <w:tabs>
                <w:tab w:val="left" w:pos="90"/>
              </w:tabs>
              <w:jc w:val="both"/>
              <w:rPr>
                <w:lang w:val="ro-RO"/>
              </w:rPr>
            </w:pPr>
            <w:r>
              <w:rPr>
                <w:lang w:val="ro-RO"/>
              </w:rPr>
              <w:t xml:space="preserve">                  </w:t>
            </w:r>
            <w:r w:rsidRPr="00A92B7F">
              <w:rPr>
                <w:lang w:val="ro-RO"/>
              </w:rPr>
              <w:t>.................................</w:t>
            </w:r>
          </w:p>
        </w:tc>
      </w:tr>
    </w:tbl>
    <w:p w:rsidR="00C25001" w:rsidRPr="002F02F4" w:rsidRDefault="00C25001" w:rsidP="00626ADC">
      <w:pPr>
        <w:tabs>
          <w:tab w:val="left" w:pos="90"/>
        </w:tabs>
        <w:jc w:val="both"/>
        <w:rPr>
          <w:lang w:val="ro-RO"/>
        </w:rPr>
      </w:pPr>
    </w:p>
    <w:p w:rsidR="00C25001" w:rsidRPr="002F02F4" w:rsidRDefault="00C25001" w:rsidP="00626ADC">
      <w:pPr>
        <w:tabs>
          <w:tab w:val="left" w:pos="90"/>
        </w:tabs>
        <w:jc w:val="both"/>
        <w:rPr>
          <w:lang w:val="ro-RO"/>
        </w:rPr>
      </w:pPr>
    </w:p>
    <w:p w:rsidR="00C25001" w:rsidRPr="002F02F4" w:rsidRDefault="00C25001" w:rsidP="00626ADC">
      <w:pPr>
        <w:tabs>
          <w:tab w:val="left" w:pos="90"/>
        </w:tabs>
        <w:jc w:val="both"/>
        <w:rPr>
          <w:lang w:val="ro-RO"/>
        </w:rPr>
      </w:pPr>
    </w:p>
    <w:p w:rsidR="00C25001" w:rsidRPr="002F02F4" w:rsidRDefault="00C25001" w:rsidP="00626ADC">
      <w:pPr>
        <w:tabs>
          <w:tab w:val="left" w:pos="90"/>
        </w:tabs>
        <w:jc w:val="both"/>
        <w:rPr>
          <w:lang w:val="ro-RO"/>
        </w:rPr>
      </w:pPr>
    </w:p>
    <w:p w:rsidR="00C25001" w:rsidRPr="002F02F4" w:rsidRDefault="00C25001" w:rsidP="00626ADC">
      <w:pPr>
        <w:tabs>
          <w:tab w:val="left" w:pos="90"/>
        </w:tabs>
        <w:jc w:val="both"/>
        <w:rPr>
          <w:lang w:val="ro-RO"/>
        </w:rPr>
      </w:pPr>
    </w:p>
    <w:p w:rsidR="00C25001" w:rsidRPr="002F02F4" w:rsidRDefault="00C25001" w:rsidP="00626ADC">
      <w:pPr>
        <w:tabs>
          <w:tab w:val="left" w:pos="90"/>
        </w:tabs>
        <w:jc w:val="both"/>
        <w:rPr>
          <w:lang w:val="ro-RO"/>
        </w:rPr>
      </w:pPr>
    </w:p>
    <w:p w:rsidR="00C25001" w:rsidRPr="002F02F4" w:rsidRDefault="00C25001" w:rsidP="00626ADC">
      <w:pPr>
        <w:tabs>
          <w:tab w:val="left" w:pos="90"/>
        </w:tabs>
        <w:jc w:val="both"/>
        <w:rPr>
          <w:lang w:val="ro-RO"/>
        </w:rPr>
      </w:pPr>
    </w:p>
    <w:p w:rsidR="00C25001" w:rsidRPr="002F02F4" w:rsidRDefault="00C25001" w:rsidP="00626ADC">
      <w:pPr>
        <w:tabs>
          <w:tab w:val="left" w:pos="90"/>
        </w:tabs>
        <w:jc w:val="both"/>
        <w:rPr>
          <w:lang w:val="ro-RO"/>
        </w:rPr>
      </w:pPr>
    </w:p>
    <w:p w:rsidR="00C25001" w:rsidRPr="002F02F4" w:rsidRDefault="00C25001" w:rsidP="00626ADC">
      <w:pPr>
        <w:tabs>
          <w:tab w:val="left" w:pos="90"/>
        </w:tabs>
        <w:jc w:val="both"/>
        <w:rPr>
          <w:lang w:val="ro-RO"/>
        </w:rPr>
      </w:pPr>
    </w:p>
    <w:p w:rsidR="00C25001" w:rsidRPr="002F02F4" w:rsidRDefault="00C25001" w:rsidP="00626ADC">
      <w:pPr>
        <w:tabs>
          <w:tab w:val="left" w:pos="90"/>
        </w:tabs>
        <w:jc w:val="both"/>
        <w:rPr>
          <w:lang w:val="ro-RO"/>
        </w:rPr>
      </w:pPr>
    </w:p>
    <w:p w:rsidR="00C25001" w:rsidRPr="002F02F4" w:rsidRDefault="00C25001" w:rsidP="00626ADC">
      <w:pPr>
        <w:tabs>
          <w:tab w:val="left" w:pos="90"/>
        </w:tabs>
        <w:jc w:val="both"/>
        <w:rPr>
          <w:lang w:val="ro-RO"/>
        </w:rPr>
      </w:pPr>
    </w:p>
    <w:p w:rsidR="00C25001" w:rsidRPr="002F02F4" w:rsidRDefault="00C25001" w:rsidP="00626ADC">
      <w:pPr>
        <w:tabs>
          <w:tab w:val="left" w:pos="90"/>
        </w:tabs>
        <w:jc w:val="both"/>
        <w:rPr>
          <w:lang w:val="ro-RO"/>
        </w:rPr>
      </w:pPr>
    </w:p>
    <w:p w:rsidR="00C25001" w:rsidRPr="002F02F4" w:rsidRDefault="00C25001" w:rsidP="00626ADC">
      <w:pPr>
        <w:tabs>
          <w:tab w:val="left" w:pos="90"/>
        </w:tabs>
        <w:jc w:val="both"/>
        <w:rPr>
          <w:lang w:val="ro-RO"/>
        </w:rPr>
      </w:pPr>
    </w:p>
    <w:p w:rsidR="00C25001" w:rsidRPr="002F02F4" w:rsidRDefault="00C25001" w:rsidP="00626ADC">
      <w:pPr>
        <w:tabs>
          <w:tab w:val="left" w:pos="90"/>
        </w:tabs>
        <w:jc w:val="both"/>
        <w:rPr>
          <w:lang w:val="ro-RO"/>
        </w:rPr>
      </w:pPr>
    </w:p>
    <w:p w:rsidR="00C25001" w:rsidRPr="002F02F4"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Pr="009E78AE" w:rsidRDefault="00C25001" w:rsidP="008442BB">
      <w:pPr>
        <w:rPr>
          <w:rFonts w:ascii="Arial" w:hAnsi="Arial" w:cs="Arial"/>
          <w:sz w:val="20"/>
          <w:szCs w:val="20"/>
          <w:lang w:val="ro-RO"/>
        </w:rPr>
      </w:pPr>
      <w:r w:rsidRPr="009E78AE">
        <w:rPr>
          <w:rFonts w:ascii="Arial" w:hAnsi="Arial" w:cs="Arial"/>
          <w:sz w:val="20"/>
          <w:szCs w:val="20"/>
          <w:lang w:val="ro-RO"/>
        </w:rPr>
        <w:t>Operator economic</w:t>
      </w:r>
    </w:p>
    <w:p w:rsidR="00C25001" w:rsidRPr="009E78AE" w:rsidRDefault="00C25001" w:rsidP="008442BB">
      <w:pPr>
        <w:rPr>
          <w:rFonts w:ascii="Arial" w:hAnsi="Arial" w:cs="Arial"/>
          <w:sz w:val="20"/>
          <w:szCs w:val="20"/>
          <w:lang w:val="ro-RO"/>
        </w:rPr>
      </w:pPr>
      <w:r w:rsidRPr="009E78AE">
        <w:rPr>
          <w:rFonts w:ascii="Arial" w:hAnsi="Arial" w:cs="Arial"/>
          <w:sz w:val="20"/>
          <w:szCs w:val="20"/>
          <w:lang w:val="ro-RO"/>
        </w:rPr>
        <w:t xml:space="preserve"> ................................ </w:t>
      </w:r>
    </w:p>
    <w:p w:rsidR="00C25001" w:rsidRPr="009E78AE" w:rsidRDefault="00C25001" w:rsidP="008442BB">
      <w:pPr>
        <w:rPr>
          <w:rFonts w:ascii="Arial" w:hAnsi="Arial" w:cs="Arial"/>
          <w:sz w:val="20"/>
          <w:szCs w:val="20"/>
          <w:lang w:val="ro-RO"/>
        </w:rPr>
      </w:pPr>
      <w:r w:rsidRPr="009E78AE">
        <w:rPr>
          <w:rFonts w:ascii="Arial" w:hAnsi="Arial" w:cs="Arial"/>
          <w:sz w:val="20"/>
          <w:szCs w:val="20"/>
          <w:lang w:val="ro-RO"/>
        </w:rPr>
        <w:t>(denumirea/numele)</w:t>
      </w:r>
    </w:p>
    <w:p w:rsidR="00C25001" w:rsidRDefault="00C25001" w:rsidP="008442BB">
      <w:pPr>
        <w:rPr>
          <w:rFonts w:ascii="Arial" w:hAnsi="Arial" w:cs="Arial"/>
          <w:sz w:val="20"/>
          <w:szCs w:val="20"/>
          <w:lang w:val="ro-RO"/>
        </w:rPr>
      </w:pPr>
    </w:p>
    <w:p w:rsidR="00C25001" w:rsidRPr="009E78AE" w:rsidRDefault="00C25001" w:rsidP="008442BB">
      <w:pPr>
        <w:rPr>
          <w:rFonts w:ascii="Arial" w:hAnsi="Arial" w:cs="Arial"/>
          <w:sz w:val="20"/>
          <w:szCs w:val="20"/>
          <w:lang w:val="ro-RO"/>
        </w:rPr>
      </w:pPr>
    </w:p>
    <w:p w:rsidR="00C25001" w:rsidRPr="00ED4E7F" w:rsidRDefault="00C25001" w:rsidP="008442BB">
      <w:pPr>
        <w:jc w:val="center"/>
        <w:rPr>
          <w:rFonts w:ascii="Arial" w:hAnsi="Arial" w:cs="Arial"/>
          <w:b/>
          <w:bCs/>
          <w:sz w:val="20"/>
          <w:szCs w:val="20"/>
          <w:lang w:val="ro-RO"/>
        </w:rPr>
      </w:pPr>
      <w:r w:rsidRPr="00ED4E7F">
        <w:rPr>
          <w:rFonts w:ascii="Arial" w:hAnsi="Arial" w:cs="Arial"/>
          <w:b/>
          <w:bCs/>
          <w:sz w:val="20"/>
          <w:szCs w:val="20"/>
          <w:lang w:val="ro-RO"/>
        </w:rPr>
        <w:t>Imputernicire</w:t>
      </w:r>
    </w:p>
    <w:p w:rsidR="00C25001" w:rsidRDefault="00C25001" w:rsidP="008442BB">
      <w:pPr>
        <w:jc w:val="both"/>
        <w:rPr>
          <w:rFonts w:ascii="Arial" w:hAnsi="Arial" w:cs="Arial"/>
          <w:sz w:val="20"/>
          <w:szCs w:val="20"/>
          <w:lang w:val="ro-RO"/>
        </w:rPr>
      </w:pPr>
    </w:p>
    <w:p w:rsidR="00C25001" w:rsidRPr="009E78AE" w:rsidRDefault="00C25001" w:rsidP="008442BB">
      <w:pPr>
        <w:jc w:val="both"/>
        <w:rPr>
          <w:rFonts w:ascii="Arial" w:hAnsi="Arial" w:cs="Arial"/>
          <w:sz w:val="20"/>
          <w:szCs w:val="20"/>
          <w:lang w:val="ro-RO"/>
        </w:rPr>
      </w:pP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Subscrisa …………………………………………………………………. (</w:t>
      </w:r>
      <w:r w:rsidRPr="009E78AE">
        <w:rPr>
          <w:rFonts w:ascii="Arial" w:hAnsi="Arial" w:cs="Arial"/>
          <w:i/>
          <w:iCs/>
          <w:sz w:val="20"/>
          <w:szCs w:val="20"/>
          <w:lang w:val="ro-RO"/>
        </w:rPr>
        <w:t>nume/denumire</w:t>
      </w:r>
      <w:r w:rsidRPr="009E78AE">
        <w:rPr>
          <w:rFonts w:ascii="Arial" w:hAnsi="Arial" w:cs="Arial"/>
          <w:sz w:val="20"/>
          <w:szCs w:val="20"/>
          <w:lang w:val="ro-RO"/>
        </w:rPr>
        <w:t>), cu sediul în ……………………………..(</w:t>
      </w:r>
      <w:r w:rsidRPr="009E78AE">
        <w:rPr>
          <w:rFonts w:ascii="Arial" w:hAnsi="Arial" w:cs="Arial"/>
          <w:i/>
          <w:iCs/>
          <w:sz w:val="20"/>
          <w:szCs w:val="20"/>
          <w:lang w:val="ro-RO"/>
        </w:rPr>
        <w:t>adresa operatorului economic</w:t>
      </w:r>
      <w:r w:rsidRPr="009E78AE">
        <w:rPr>
          <w:rFonts w:ascii="Arial" w:hAnsi="Arial" w:cs="Arial"/>
          <w:sz w:val="20"/>
          <w:szCs w:val="20"/>
          <w:lang w:val="ro-RO"/>
        </w:rPr>
        <w:t>), înmatriculata la Registrul Comerţului sub nr.…, CIF ………, atribut fiscal ……....., reprezentată prin………………………, în calitate de</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 împuternicim prin prezenta pe Dl/Dna………………….……, domiciliat în ……………………………………………, identificat cu B.I./C.I. seria ……, nr. ………, CNP …………………………., eliberat de ……............................., la data de …………, având funcţia de ………………………………………………, să ne reprezinte la procedura de atribuire ….........................(</w:t>
      </w:r>
      <w:r w:rsidRPr="009E78AE">
        <w:rPr>
          <w:rFonts w:ascii="Arial" w:hAnsi="Arial" w:cs="Arial"/>
          <w:i/>
          <w:iCs/>
          <w:sz w:val="20"/>
          <w:szCs w:val="20"/>
          <w:lang w:val="ro-RO"/>
        </w:rPr>
        <w:t>se va completa cu denumirea obiectivului</w:t>
      </w:r>
      <w:r w:rsidRPr="009E78AE">
        <w:rPr>
          <w:rFonts w:ascii="Arial" w:hAnsi="Arial" w:cs="Arial"/>
          <w:sz w:val="20"/>
          <w:szCs w:val="20"/>
          <w:lang w:val="ro-RO"/>
        </w:rPr>
        <w:t>), organizată de ................... în scopul atribuirii contractului.</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În îndeplinirea mandatului său, împuternicitul va avea următoarele drepturi şi obligaţii:</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1. Să semneze toate actele şi documentele care emană de la subscrisa în legătură cu participarea la prezenta procedură;</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2. Să participe în numele subscrisei la procedură şi să semneze toate documentele rezultate pe parcursul şi/sau în urma desfăşurării procedurii.</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3. Să răspundă solicitărilor de clarificare formulate de către comisia de evaluare în timpul desfăşurării procedurii.</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4. Să depună în numele subscrisei contestaţiile cu privire la procedură.</w:t>
      </w:r>
    </w:p>
    <w:p w:rsidR="00C25001" w:rsidRPr="009E78AE" w:rsidRDefault="00C25001" w:rsidP="008442BB">
      <w:pPr>
        <w:jc w:val="both"/>
        <w:rPr>
          <w:rFonts w:ascii="Arial" w:hAnsi="Arial" w:cs="Arial"/>
          <w:sz w:val="20"/>
          <w:szCs w:val="20"/>
          <w:lang w:val="ro-RO"/>
        </w:rPr>
      </w:pP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Prin prezenta, împuternicitul nostru este pe deplin autorizat să angajeze răspunderea subscrisei cu privire la toate actele şi faptele ce decurg din participarea la procedură.</w:t>
      </w:r>
    </w:p>
    <w:p w:rsidR="00C25001" w:rsidRPr="009E78AE" w:rsidRDefault="00C25001" w:rsidP="008442BB">
      <w:pPr>
        <w:jc w:val="both"/>
        <w:rPr>
          <w:rFonts w:ascii="Arial" w:hAnsi="Arial" w:cs="Arial"/>
          <w:sz w:val="20"/>
          <w:szCs w:val="20"/>
          <w:lang w:val="ro-RO"/>
        </w:rPr>
      </w:pP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Înţeleg că în cazul în care această declaraţie nu este conformă cu realitatea sunt pasibil de încălcarea prevederilor legislaţiei penale privind falsul în declaraţii şi sunt de acor</w:t>
      </w:r>
      <w:r>
        <w:rPr>
          <w:rFonts w:ascii="Arial" w:hAnsi="Arial" w:cs="Arial"/>
          <w:sz w:val="20"/>
          <w:szCs w:val="20"/>
          <w:lang w:val="ro-RO"/>
        </w:rPr>
        <w:t>d cu orice decizie a Entitatii</w:t>
      </w:r>
      <w:r w:rsidRPr="009E78AE">
        <w:rPr>
          <w:rFonts w:ascii="Arial" w:hAnsi="Arial" w:cs="Arial"/>
          <w:sz w:val="20"/>
          <w:szCs w:val="20"/>
          <w:lang w:val="ro-RO"/>
        </w:rPr>
        <w:t xml:space="preserve"> Contractante referitoare la excluderea din procedura pentru atribuirea contractelor de achiziţie</w:t>
      </w:r>
      <w:r>
        <w:rPr>
          <w:rFonts w:ascii="Arial" w:hAnsi="Arial" w:cs="Arial"/>
          <w:sz w:val="20"/>
          <w:szCs w:val="20"/>
          <w:lang w:val="ro-RO"/>
        </w:rPr>
        <w:t xml:space="preserve"> sectoriala</w:t>
      </w:r>
      <w:r w:rsidRPr="009E78AE">
        <w:rPr>
          <w:rFonts w:ascii="Arial" w:hAnsi="Arial" w:cs="Arial"/>
          <w:sz w:val="20"/>
          <w:szCs w:val="20"/>
          <w:lang w:val="ro-RO"/>
        </w:rPr>
        <w:t>.</w:t>
      </w:r>
    </w:p>
    <w:p w:rsidR="00C25001" w:rsidRDefault="00C25001" w:rsidP="008442BB">
      <w:pPr>
        <w:jc w:val="both"/>
        <w:rPr>
          <w:rFonts w:ascii="Arial" w:hAnsi="Arial" w:cs="Arial"/>
          <w:sz w:val="20"/>
          <w:szCs w:val="20"/>
          <w:lang w:val="ro-RO"/>
        </w:rPr>
      </w:pPr>
    </w:p>
    <w:p w:rsidR="00C25001" w:rsidRPr="009E78AE" w:rsidRDefault="00C25001" w:rsidP="008442BB">
      <w:pPr>
        <w:jc w:val="both"/>
        <w:rPr>
          <w:rFonts w:ascii="Arial" w:hAnsi="Arial" w:cs="Arial"/>
          <w:sz w:val="20"/>
          <w:szCs w:val="20"/>
          <w:lang w:val="ro-RO"/>
        </w:rPr>
      </w:pPr>
    </w:p>
    <w:p w:rsidR="00C25001" w:rsidRPr="009E78AE" w:rsidRDefault="00C25001" w:rsidP="008442BB">
      <w:pPr>
        <w:jc w:val="both"/>
        <w:rPr>
          <w:rFonts w:ascii="Arial" w:hAnsi="Arial" w:cs="Arial"/>
          <w:sz w:val="20"/>
          <w:szCs w:val="20"/>
          <w:lang w:val="ro-RO"/>
        </w:rPr>
      </w:pPr>
      <w:r>
        <w:rPr>
          <w:rFonts w:ascii="Arial" w:hAnsi="Arial" w:cs="Arial"/>
          <w:sz w:val="20"/>
          <w:szCs w:val="20"/>
          <w:lang w:val="ro-RO"/>
        </w:rPr>
        <w:t>Denumirea manda</w:t>
      </w:r>
      <w:r w:rsidRPr="009E78AE">
        <w:rPr>
          <w:rFonts w:ascii="Arial" w:hAnsi="Arial" w:cs="Arial"/>
          <w:sz w:val="20"/>
          <w:szCs w:val="20"/>
          <w:lang w:val="ro-RO"/>
        </w:rPr>
        <w:t>ntului</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S.C. ………………………………</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reprezentată legal prin _____________________(</w:t>
      </w:r>
      <w:r w:rsidRPr="009E78AE">
        <w:rPr>
          <w:rFonts w:ascii="Arial" w:hAnsi="Arial" w:cs="Arial"/>
          <w:i/>
          <w:iCs/>
          <w:sz w:val="20"/>
          <w:szCs w:val="20"/>
          <w:lang w:val="ro-RO"/>
        </w:rPr>
        <w:t>Nume, prenume, funcţie</w:t>
      </w:r>
      <w:r w:rsidRPr="009E78AE">
        <w:rPr>
          <w:rFonts w:ascii="Arial" w:hAnsi="Arial" w:cs="Arial"/>
          <w:sz w:val="20"/>
          <w:szCs w:val="20"/>
          <w:lang w:val="ro-RO"/>
        </w:rPr>
        <w:t>)</w:t>
      </w:r>
    </w:p>
    <w:p w:rsidR="00C25001" w:rsidRPr="009E78AE" w:rsidRDefault="00C25001" w:rsidP="008442BB">
      <w:pPr>
        <w:jc w:val="both"/>
        <w:rPr>
          <w:rFonts w:ascii="Arial" w:hAnsi="Arial" w:cs="Arial"/>
          <w:sz w:val="20"/>
          <w:szCs w:val="20"/>
          <w:lang w:val="ro-RO"/>
        </w:rPr>
      </w:pPr>
    </w:p>
    <w:p w:rsidR="00C25001" w:rsidRDefault="00C25001" w:rsidP="008442BB">
      <w:pPr>
        <w:jc w:val="both"/>
        <w:rPr>
          <w:rFonts w:ascii="Arial" w:hAnsi="Arial" w:cs="Arial"/>
          <w:sz w:val="20"/>
          <w:szCs w:val="20"/>
          <w:lang w:val="ro-RO"/>
        </w:rPr>
      </w:pPr>
    </w:p>
    <w:p w:rsidR="00C25001" w:rsidRDefault="00C25001" w:rsidP="008442BB">
      <w:pPr>
        <w:jc w:val="both"/>
        <w:rPr>
          <w:rFonts w:ascii="Arial" w:hAnsi="Arial" w:cs="Arial"/>
          <w:sz w:val="20"/>
          <w:szCs w:val="20"/>
          <w:lang w:val="ro-RO"/>
        </w:rPr>
      </w:pPr>
    </w:p>
    <w:p w:rsidR="00C25001" w:rsidRPr="009E78AE" w:rsidRDefault="00C25001" w:rsidP="008442BB">
      <w:pPr>
        <w:jc w:val="both"/>
        <w:rPr>
          <w:rFonts w:ascii="Arial" w:hAnsi="Arial" w:cs="Arial"/>
          <w:sz w:val="20"/>
          <w:szCs w:val="20"/>
          <w:lang w:val="ro-RO"/>
        </w:rPr>
      </w:pP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(Specimenul de semnătura al persoanei împuternicite)                       (Semnătura autorizată)</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                                                               ........................................</w:t>
      </w:r>
    </w:p>
    <w:p w:rsidR="00C25001" w:rsidRDefault="00C25001" w:rsidP="008442BB">
      <w:pPr>
        <w:jc w:val="both"/>
        <w:rPr>
          <w:rFonts w:ascii="Arial" w:hAnsi="Arial" w:cs="Arial"/>
          <w:sz w:val="20"/>
          <w:szCs w:val="20"/>
          <w:lang w:val="ro-RO"/>
        </w:rPr>
      </w:pPr>
    </w:p>
    <w:p w:rsidR="00C25001" w:rsidRDefault="00C25001" w:rsidP="008442BB">
      <w:pPr>
        <w:jc w:val="both"/>
        <w:rPr>
          <w:rFonts w:ascii="Arial" w:hAnsi="Arial" w:cs="Arial"/>
          <w:sz w:val="20"/>
          <w:szCs w:val="20"/>
          <w:lang w:val="ro-RO"/>
        </w:rPr>
      </w:pPr>
    </w:p>
    <w:p w:rsidR="00C25001" w:rsidRDefault="00C25001" w:rsidP="008442BB">
      <w:pPr>
        <w:jc w:val="both"/>
        <w:rPr>
          <w:rFonts w:ascii="Arial" w:hAnsi="Arial" w:cs="Arial"/>
          <w:sz w:val="20"/>
          <w:szCs w:val="20"/>
          <w:lang w:val="ro-RO"/>
        </w:rPr>
      </w:pPr>
    </w:p>
    <w:p w:rsidR="00C25001" w:rsidRDefault="00C25001" w:rsidP="008442BB">
      <w:pPr>
        <w:jc w:val="both"/>
        <w:rPr>
          <w:rFonts w:ascii="Arial" w:hAnsi="Arial" w:cs="Arial"/>
          <w:sz w:val="20"/>
          <w:szCs w:val="20"/>
          <w:lang w:val="ro-RO"/>
        </w:rPr>
      </w:pPr>
    </w:p>
    <w:p w:rsidR="00C25001" w:rsidRDefault="00C25001" w:rsidP="008442BB">
      <w:pPr>
        <w:jc w:val="both"/>
        <w:rPr>
          <w:rFonts w:ascii="Arial" w:hAnsi="Arial" w:cs="Arial"/>
          <w:sz w:val="20"/>
          <w:szCs w:val="20"/>
          <w:lang w:val="ro-RO"/>
        </w:rPr>
      </w:pPr>
    </w:p>
    <w:p w:rsidR="00C25001" w:rsidRDefault="00C25001" w:rsidP="008442BB">
      <w:pPr>
        <w:jc w:val="both"/>
        <w:rPr>
          <w:rFonts w:ascii="Arial" w:hAnsi="Arial" w:cs="Arial"/>
          <w:sz w:val="20"/>
          <w:szCs w:val="20"/>
          <w:lang w:val="ro-RO"/>
        </w:rPr>
      </w:pPr>
    </w:p>
    <w:p w:rsidR="00C25001" w:rsidRDefault="00C25001" w:rsidP="008442BB">
      <w:pPr>
        <w:jc w:val="both"/>
        <w:rPr>
          <w:rFonts w:ascii="Arial" w:hAnsi="Arial" w:cs="Arial"/>
          <w:sz w:val="20"/>
          <w:szCs w:val="20"/>
          <w:lang w:val="ro-RO"/>
        </w:rPr>
      </w:pPr>
    </w:p>
    <w:p w:rsidR="00C25001" w:rsidRDefault="00C25001" w:rsidP="008442BB">
      <w:pPr>
        <w:jc w:val="both"/>
        <w:rPr>
          <w:rFonts w:ascii="Arial" w:hAnsi="Arial" w:cs="Arial"/>
          <w:sz w:val="20"/>
          <w:szCs w:val="20"/>
          <w:lang w:val="ro-RO"/>
        </w:rPr>
      </w:pPr>
    </w:p>
    <w:p w:rsidR="00C25001" w:rsidRDefault="00C25001" w:rsidP="008442BB">
      <w:pPr>
        <w:jc w:val="both"/>
        <w:rPr>
          <w:rFonts w:ascii="Arial" w:hAnsi="Arial" w:cs="Arial"/>
          <w:sz w:val="20"/>
          <w:szCs w:val="20"/>
          <w:lang w:val="ro-RO"/>
        </w:rPr>
      </w:pPr>
    </w:p>
    <w:p w:rsidR="00C25001" w:rsidRPr="009E78AE" w:rsidRDefault="00C25001" w:rsidP="008442BB">
      <w:pPr>
        <w:jc w:val="both"/>
        <w:rPr>
          <w:rFonts w:ascii="Arial" w:hAnsi="Arial" w:cs="Arial"/>
          <w:sz w:val="20"/>
          <w:szCs w:val="20"/>
          <w:lang w:val="ro-RO"/>
        </w:rPr>
      </w:pP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Notă: Împuternicirea va fi însoţita de o copie după actul de id</w:t>
      </w:r>
      <w:r>
        <w:rPr>
          <w:rFonts w:ascii="Arial" w:hAnsi="Arial" w:cs="Arial"/>
          <w:sz w:val="20"/>
          <w:szCs w:val="20"/>
          <w:lang w:val="ro-RO"/>
        </w:rPr>
        <w:t>entitate</w:t>
      </w:r>
      <w:r w:rsidRPr="009E78AE">
        <w:rPr>
          <w:rFonts w:ascii="Arial" w:hAnsi="Arial" w:cs="Arial"/>
          <w:sz w:val="20"/>
          <w:szCs w:val="20"/>
          <w:lang w:val="ro-RO"/>
        </w:rPr>
        <w:t xml:space="preserve"> al persoanei împuternicite (buletin de identitate/ carte de identitate/ paşaport).</w:t>
      </w: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8442BB">
      <w:pPr>
        <w:rPr>
          <w:rFonts w:ascii="Arial" w:hAnsi="Arial" w:cs="Arial"/>
          <w:sz w:val="20"/>
          <w:szCs w:val="20"/>
          <w:lang w:val="ro-RO"/>
        </w:rPr>
      </w:pPr>
    </w:p>
    <w:p w:rsidR="00C25001" w:rsidRDefault="00C25001" w:rsidP="008442BB">
      <w:pPr>
        <w:rPr>
          <w:rFonts w:ascii="Arial" w:hAnsi="Arial" w:cs="Arial"/>
          <w:sz w:val="20"/>
          <w:szCs w:val="20"/>
          <w:lang w:val="ro-RO"/>
        </w:rPr>
      </w:pPr>
    </w:p>
    <w:p w:rsidR="00C25001" w:rsidRDefault="00C25001" w:rsidP="008442BB">
      <w:pPr>
        <w:rPr>
          <w:rFonts w:ascii="Arial" w:hAnsi="Arial" w:cs="Arial"/>
          <w:sz w:val="20"/>
          <w:szCs w:val="20"/>
          <w:lang w:val="ro-RO"/>
        </w:rPr>
      </w:pPr>
    </w:p>
    <w:p w:rsidR="00C25001" w:rsidRDefault="00C25001" w:rsidP="008442BB">
      <w:pPr>
        <w:rPr>
          <w:rFonts w:ascii="Arial" w:hAnsi="Arial" w:cs="Arial"/>
          <w:sz w:val="20"/>
          <w:szCs w:val="20"/>
          <w:lang w:val="ro-RO"/>
        </w:rPr>
      </w:pPr>
    </w:p>
    <w:p w:rsidR="00C25001" w:rsidRDefault="00C25001" w:rsidP="008442BB">
      <w:pPr>
        <w:rPr>
          <w:rFonts w:ascii="Arial" w:hAnsi="Arial" w:cs="Arial"/>
          <w:sz w:val="20"/>
          <w:szCs w:val="20"/>
          <w:lang w:val="ro-RO"/>
        </w:rPr>
      </w:pPr>
    </w:p>
    <w:p w:rsidR="00C25001" w:rsidRDefault="00C25001" w:rsidP="008442BB">
      <w:pPr>
        <w:rPr>
          <w:rFonts w:ascii="Arial" w:hAnsi="Arial" w:cs="Arial"/>
          <w:sz w:val="20"/>
          <w:szCs w:val="20"/>
          <w:lang w:val="ro-RO"/>
        </w:rPr>
      </w:pPr>
    </w:p>
    <w:p w:rsidR="00C25001" w:rsidRDefault="00C25001" w:rsidP="008442BB">
      <w:pPr>
        <w:rPr>
          <w:rFonts w:ascii="Arial" w:hAnsi="Arial" w:cs="Arial"/>
          <w:sz w:val="20"/>
          <w:szCs w:val="20"/>
          <w:lang w:val="ro-RO"/>
        </w:rPr>
      </w:pPr>
      <w:r>
        <w:rPr>
          <w:rFonts w:ascii="Arial" w:hAnsi="Arial" w:cs="Arial"/>
          <w:sz w:val="20"/>
          <w:szCs w:val="20"/>
          <w:lang w:val="ro-RO"/>
        </w:rPr>
        <w:t xml:space="preserve"> </w:t>
      </w:r>
    </w:p>
    <w:p w:rsidR="00C25001" w:rsidRPr="009E78AE" w:rsidRDefault="00C25001" w:rsidP="008442BB">
      <w:pPr>
        <w:rPr>
          <w:rFonts w:ascii="Arial" w:hAnsi="Arial" w:cs="Arial"/>
          <w:sz w:val="20"/>
          <w:szCs w:val="20"/>
          <w:lang w:val="ro-RO"/>
        </w:rPr>
      </w:pPr>
      <w:r w:rsidRPr="009E78AE">
        <w:rPr>
          <w:rFonts w:ascii="Arial" w:hAnsi="Arial" w:cs="Arial"/>
          <w:sz w:val="20"/>
          <w:szCs w:val="20"/>
          <w:lang w:val="ro-RO"/>
        </w:rPr>
        <w:t>Operator economic</w:t>
      </w:r>
    </w:p>
    <w:p w:rsidR="00C25001" w:rsidRPr="009E78AE" w:rsidRDefault="00C25001" w:rsidP="008442BB">
      <w:pPr>
        <w:rPr>
          <w:rFonts w:ascii="Arial" w:hAnsi="Arial" w:cs="Arial"/>
          <w:sz w:val="20"/>
          <w:szCs w:val="20"/>
          <w:lang w:val="ro-RO"/>
        </w:rPr>
      </w:pPr>
      <w:r w:rsidRPr="009E78AE">
        <w:rPr>
          <w:rFonts w:ascii="Arial" w:hAnsi="Arial" w:cs="Arial"/>
          <w:sz w:val="20"/>
          <w:szCs w:val="20"/>
          <w:lang w:val="ro-RO"/>
        </w:rPr>
        <w:t xml:space="preserve"> ................................ </w:t>
      </w:r>
    </w:p>
    <w:p w:rsidR="00C25001" w:rsidRDefault="00C25001" w:rsidP="008442BB">
      <w:pPr>
        <w:rPr>
          <w:rFonts w:ascii="Arial" w:hAnsi="Arial" w:cs="Arial"/>
          <w:sz w:val="20"/>
          <w:szCs w:val="20"/>
          <w:lang w:val="ro-RO"/>
        </w:rPr>
      </w:pPr>
      <w:r w:rsidRPr="009E78AE">
        <w:rPr>
          <w:rFonts w:ascii="Arial" w:hAnsi="Arial" w:cs="Arial"/>
          <w:sz w:val="20"/>
          <w:szCs w:val="20"/>
          <w:lang w:val="ro-RO"/>
        </w:rPr>
        <w:t>(denumirea/numele)</w:t>
      </w:r>
    </w:p>
    <w:p w:rsidR="00C25001" w:rsidRDefault="00C25001" w:rsidP="008442BB">
      <w:pPr>
        <w:rPr>
          <w:rFonts w:ascii="Arial" w:hAnsi="Arial" w:cs="Arial"/>
          <w:sz w:val="20"/>
          <w:szCs w:val="20"/>
          <w:lang w:val="ro-RO"/>
        </w:rPr>
      </w:pPr>
    </w:p>
    <w:p w:rsidR="00C25001" w:rsidRPr="009E78AE" w:rsidRDefault="00C25001" w:rsidP="008442BB">
      <w:pPr>
        <w:rPr>
          <w:rFonts w:ascii="Arial" w:hAnsi="Arial" w:cs="Arial"/>
          <w:sz w:val="20"/>
          <w:szCs w:val="20"/>
          <w:lang w:val="ro-RO"/>
        </w:rPr>
      </w:pPr>
    </w:p>
    <w:p w:rsidR="00C25001" w:rsidRPr="008442BB" w:rsidRDefault="00C25001" w:rsidP="008F4E81">
      <w:pPr>
        <w:jc w:val="center"/>
        <w:rPr>
          <w:rFonts w:ascii="Arial" w:hAnsi="Arial" w:cs="Arial"/>
          <w:b/>
          <w:bCs/>
          <w:sz w:val="20"/>
          <w:szCs w:val="20"/>
          <w:lang w:val="ro-RO"/>
        </w:rPr>
      </w:pPr>
      <w:r w:rsidRPr="008442BB">
        <w:rPr>
          <w:rFonts w:ascii="Arial" w:hAnsi="Arial" w:cs="Arial"/>
          <w:b/>
          <w:bCs/>
          <w:sz w:val="20"/>
          <w:szCs w:val="20"/>
          <w:lang w:val="ro-RO"/>
        </w:rPr>
        <w:t>ACORD DE ASOCIERE</w:t>
      </w:r>
    </w:p>
    <w:p w:rsidR="00C25001" w:rsidRPr="008442BB" w:rsidRDefault="00C25001" w:rsidP="008F4E81">
      <w:pPr>
        <w:jc w:val="center"/>
        <w:rPr>
          <w:rFonts w:ascii="Arial" w:hAnsi="Arial" w:cs="Arial"/>
          <w:b/>
          <w:bCs/>
          <w:sz w:val="20"/>
          <w:szCs w:val="20"/>
          <w:lang w:val="ro-RO"/>
        </w:rPr>
      </w:pPr>
      <w:r w:rsidRPr="008442BB">
        <w:rPr>
          <w:rFonts w:ascii="Arial" w:hAnsi="Arial" w:cs="Arial"/>
          <w:b/>
          <w:bCs/>
          <w:sz w:val="20"/>
          <w:szCs w:val="20"/>
          <w:lang w:val="ro-RO"/>
        </w:rPr>
        <w:t>nr… ……./…………</w:t>
      </w:r>
    </w:p>
    <w:p w:rsidR="00C25001" w:rsidRDefault="00C25001" w:rsidP="00EF7C98">
      <w:pPr>
        <w:spacing w:before="100" w:beforeAutospacing="1" w:after="100" w:afterAutospacing="1"/>
        <w:jc w:val="center"/>
        <w:rPr>
          <w:rFonts w:ascii="Arial" w:hAnsi="Arial" w:cs="Arial"/>
          <w:b/>
          <w:bCs/>
          <w:sz w:val="20"/>
          <w:szCs w:val="20"/>
          <w:lang w:val="ro-RO"/>
        </w:rPr>
      </w:pPr>
      <w:r w:rsidRPr="008442BB">
        <w:rPr>
          <w:rFonts w:ascii="Arial" w:hAnsi="Arial" w:cs="Arial"/>
          <w:b/>
          <w:bCs/>
          <w:sz w:val="20"/>
          <w:szCs w:val="20"/>
          <w:lang w:val="ro-RO"/>
        </w:rPr>
        <w:t>în vederea participării la procedura de atribuire a contractului de achiziţie sectorială ..............................................................</w:t>
      </w:r>
    </w:p>
    <w:p w:rsidR="00C25001" w:rsidRPr="008F4E81" w:rsidRDefault="00C25001" w:rsidP="00EF7C98">
      <w:pPr>
        <w:spacing w:before="100" w:beforeAutospacing="1" w:after="100" w:afterAutospacing="1"/>
        <w:jc w:val="center"/>
        <w:rPr>
          <w:rFonts w:ascii="Arial" w:hAnsi="Arial" w:cs="Arial"/>
          <w:b/>
          <w:bCs/>
          <w:sz w:val="20"/>
          <w:szCs w:val="20"/>
          <w:lang w:val="ro-RO"/>
        </w:rPr>
      </w:pPr>
    </w:p>
    <w:p w:rsidR="00C25001" w:rsidRDefault="00C25001" w:rsidP="008442BB">
      <w:pPr>
        <w:jc w:val="both"/>
        <w:rPr>
          <w:rFonts w:ascii="Arial" w:hAnsi="Arial" w:cs="Arial"/>
          <w:sz w:val="20"/>
          <w:szCs w:val="20"/>
          <w:lang w:val="ro-RO"/>
        </w:rPr>
      </w:pPr>
      <w:r w:rsidRPr="009E78AE">
        <w:rPr>
          <w:rFonts w:ascii="Arial" w:hAnsi="Arial" w:cs="Arial"/>
          <w:sz w:val="20"/>
          <w:szCs w:val="20"/>
          <w:lang w:val="ro-RO"/>
        </w:rPr>
        <w:t>Părţile acordului:</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_________________________________, reprezentată prin................................, în calitate de..............</w:t>
      </w:r>
    </w:p>
    <w:p w:rsidR="00C25001" w:rsidRPr="009E78AE" w:rsidRDefault="00C25001" w:rsidP="008442BB">
      <w:pPr>
        <w:jc w:val="both"/>
        <w:rPr>
          <w:rFonts w:ascii="Arial" w:hAnsi="Arial" w:cs="Arial"/>
          <w:i/>
          <w:iCs/>
          <w:sz w:val="20"/>
          <w:szCs w:val="20"/>
          <w:lang w:val="ro-RO"/>
        </w:rPr>
      </w:pPr>
      <w:r w:rsidRPr="009E78AE">
        <w:rPr>
          <w:rFonts w:ascii="Arial" w:hAnsi="Arial" w:cs="Arial"/>
          <w:i/>
          <w:iCs/>
          <w:sz w:val="20"/>
          <w:szCs w:val="20"/>
          <w:lang w:val="ro-RO"/>
        </w:rPr>
        <w:t>(denumire operator economic, sediu, telefon)</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şi</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__________________________________ reprezentată prin..............................., în calitate de..............</w:t>
      </w:r>
    </w:p>
    <w:p w:rsidR="00C25001" w:rsidRPr="009E78AE" w:rsidRDefault="00C25001" w:rsidP="008442BB">
      <w:pPr>
        <w:jc w:val="both"/>
        <w:rPr>
          <w:rFonts w:ascii="Arial" w:hAnsi="Arial" w:cs="Arial"/>
          <w:i/>
          <w:iCs/>
          <w:sz w:val="20"/>
          <w:szCs w:val="20"/>
          <w:lang w:val="ro-RO"/>
        </w:rPr>
      </w:pPr>
      <w:r w:rsidRPr="009E78AE">
        <w:rPr>
          <w:rFonts w:ascii="Arial" w:hAnsi="Arial" w:cs="Arial"/>
          <w:i/>
          <w:iCs/>
          <w:sz w:val="20"/>
          <w:szCs w:val="20"/>
          <w:lang w:val="ro-RO"/>
        </w:rPr>
        <w:t>(denumire operator economic, sediu, telefon)</w:t>
      </w:r>
    </w:p>
    <w:p w:rsidR="00C25001" w:rsidRPr="009E78AE" w:rsidRDefault="00C25001" w:rsidP="008442BB">
      <w:pPr>
        <w:jc w:val="both"/>
        <w:rPr>
          <w:rFonts w:ascii="Arial" w:hAnsi="Arial" w:cs="Arial"/>
          <w:sz w:val="20"/>
          <w:szCs w:val="20"/>
          <w:lang w:val="ro-RO"/>
        </w:rPr>
      </w:pP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2. Obiectul acordului:</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2.1 Asociaţii au convenit să desfăşoare în comun următoarele activităţi:</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a) participarea la procedura de achiziţie publică organizată de ................................... ................................(</w:t>
      </w:r>
      <w:r w:rsidRPr="009E78AE">
        <w:rPr>
          <w:rFonts w:ascii="Arial" w:hAnsi="Arial" w:cs="Arial"/>
          <w:i/>
          <w:iCs/>
          <w:sz w:val="20"/>
          <w:szCs w:val="20"/>
          <w:lang w:val="ro-RO"/>
        </w:rPr>
        <w:t>denumirea autorității contractante</w:t>
      </w:r>
      <w:r w:rsidRPr="009E78AE">
        <w:rPr>
          <w:rFonts w:ascii="Arial" w:hAnsi="Arial" w:cs="Arial"/>
          <w:sz w:val="20"/>
          <w:szCs w:val="20"/>
          <w:lang w:val="ro-RO"/>
        </w:rPr>
        <w:t>) pentru atribuirea contractului ...........................................................(</w:t>
      </w:r>
      <w:r w:rsidRPr="009E78AE">
        <w:rPr>
          <w:rFonts w:ascii="Arial" w:hAnsi="Arial" w:cs="Arial"/>
          <w:i/>
          <w:iCs/>
          <w:sz w:val="20"/>
          <w:szCs w:val="20"/>
          <w:lang w:val="ro-RO"/>
        </w:rPr>
        <w:t>obiectul contractului</w:t>
      </w:r>
      <w:r w:rsidRPr="009E78AE">
        <w:rPr>
          <w:rFonts w:ascii="Arial" w:hAnsi="Arial" w:cs="Arial"/>
          <w:sz w:val="20"/>
          <w:szCs w:val="20"/>
          <w:lang w:val="ro-RO"/>
        </w:rPr>
        <w:t>)</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 xml:space="preserve">b) derularea în comun a contractului de achiziţie </w:t>
      </w:r>
      <w:r>
        <w:rPr>
          <w:rFonts w:ascii="Arial" w:hAnsi="Arial" w:cs="Arial"/>
          <w:sz w:val="20"/>
          <w:szCs w:val="20"/>
          <w:lang w:val="ro-RO"/>
        </w:rPr>
        <w:t>sectorială</w:t>
      </w:r>
      <w:r w:rsidRPr="009E78AE">
        <w:rPr>
          <w:rFonts w:ascii="Arial" w:hAnsi="Arial" w:cs="Arial"/>
          <w:sz w:val="20"/>
          <w:szCs w:val="20"/>
          <w:lang w:val="ro-RO"/>
        </w:rPr>
        <w:t xml:space="preserve"> în cazul desemnării ofertei comune ca fiind câştigătoare.</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2.2 Repartizarea activitatilor intre asociati:</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1. ___________________________________</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2. ___________________________________</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 ___________________________________</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 xml:space="preserve">2.3 Contribuţia financiară/tehnică/profesională a fiecarei părţi la îndeplinirea contractului de achiziţie </w:t>
      </w:r>
      <w:r>
        <w:rPr>
          <w:rFonts w:ascii="Arial" w:hAnsi="Arial" w:cs="Arial"/>
          <w:sz w:val="20"/>
          <w:szCs w:val="20"/>
          <w:lang w:val="ro-RO"/>
        </w:rPr>
        <w:t>sectorială</w:t>
      </w:r>
      <w:r w:rsidRPr="009E78AE">
        <w:rPr>
          <w:rFonts w:ascii="Arial" w:hAnsi="Arial" w:cs="Arial"/>
          <w:sz w:val="20"/>
          <w:szCs w:val="20"/>
          <w:lang w:val="ro-RO"/>
        </w:rPr>
        <w:t xml:space="preserve"> este:</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1._______ % S.C. ___________________________</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2._______ % S.C. ___________________________</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2.4 Repartizarea beneficiilor sau pierderilor rezultate din activităţile comune desfăşurate de asociaţi se va efectua proporţional cu cota de participare a fiecărui asociat, respectiv:</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1._______ % S.C. ___________________________</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2._______ % S.C. ___________________________</w:t>
      </w:r>
    </w:p>
    <w:p w:rsidR="00C25001" w:rsidRPr="009E78AE" w:rsidRDefault="00C25001" w:rsidP="008442BB">
      <w:pPr>
        <w:jc w:val="both"/>
        <w:rPr>
          <w:rFonts w:ascii="Arial" w:hAnsi="Arial" w:cs="Arial"/>
          <w:sz w:val="20"/>
          <w:szCs w:val="20"/>
          <w:lang w:val="ro-RO"/>
        </w:rPr>
      </w:pP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3. Durata asocierii</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3.1 Durata asocierii constituită în baza prezentului acord este egală cu perioada derulării procedurii de atribuire şi se prelungeşte corespunzător cu perioada de îndeplinire a contractului (în cazul desemnării asocierii ca fiind câştigătoare a procedurii de achiziţie).</w:t>
      </w:r>
    </w:p>
    <w:p w:rsidR="00C25001" w:rsidRPr="009E78AE" w:rsidRDefault="00C25001" w:rsidP="008442BB">
      <w:pPr>
        <w:jc w:val="both"/>
        <w:rPr>
          <w:rFonts w:ascii="Arial" w:hAnsi="Arial" w:cs="Arial"/>
          <w:sz w:val="20"/>
          <w:szCs w:val="20"/>
          <w:lang w:val="ro-RO"/>
        </w:rPr>
      </w:pP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4. Condiţiile</w:t>
      </w:r>
      <w:r>
        <w:rPr>
          <w:rFonts w:ascii="Arial" w:hAnsi="Arial" w:cs="Arial"/>
          <w:sz w:val="20"/>
          <w:szCs w:val="20"/>
          <w:lang w:val="ro-RO"/>
        </w:rPr>
        <w:t xml:space="preserve"> de administrare şi conducere a asocierii</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 xml:space="preserve">4.1 Se împuterniceşte SC..............................., având calitatea de lider </w:t>
      </w:r>
      <w:r>
        <w:rPr>
          <w:rFonts w:ascii="Arial" w:hAnsi="Arial" w:cs="Arial"/>
          <w:sz w:val="20"/>
          <w:szCs w:val="20"/>
          <w:lang w:val="ro-RO"/>
        </w:rPr>
        <w:t>al asocierii</w:t>
      </w:r>
      <w:r w:rsidRPr="009E78AE">
        <w:rPr>
          <w:rFonts w:ascii="Arial" w:hAnsi="Arial" w:cs="Arial"/>
          <w:sz w:val="20"/>
          <w:szCs w:val="20"/>
          <w:lang w:val="ro-RO"/>
        </w:rPr>
        <w:t xml:space="preserve"> pentru întocmirea ofertei comune, semnarea şi depunerea acesteia în numele şi pentru asocierea constituită prin prezentul acord.</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4.2 Se împuterniceşte SC..............................., având calitatea de lider al asoci</w:t>
      </w:r>
      <w:r>
        <w:rPr>
          <w:rFonts w:ascii="Arial" w:hAnsi="Arial" w:cs="Arial"/>
          <w:sz w:val="20"/>
          <w:szCs w:val="20"/>
          <w:lang w:val="ro-RO"/>
        </w:rPr>
        <w:t>erii</w:t>
      </w:r>
      <w:r w:rsidRPr="009E78AE">
        <w:rPr>
          <w:rFonts w:ascii="Arial" w:hAnsi="Arial" w:cs="Arial"/>
          <w:sz w:val="20"/>
          <w:szCs w:val="20"/>
          <w:lang w:val="ro-RO"/>
        </w:rPr>
        <w:t xml:space="preserve"> pentru semnarea c</w:t>
      </w:r>
      <w:r>
        <w:rPr>
          <w:rFonts w:ascii="Arial" w:hAnsi="Arial" w:cs="Arial"/>
          <w:sz w:val="20"/>
          <w:szCs w:val="20"/>
          <w:lang w:val="ro-RO"/>
        </w:rPr>
        <w:t>ontractului de achiziţie sectoriala</w:t>
      </w:r>
      <w:r w:rsidRPr="009E78AE">
        <w:rPr>
          <w:rFonts w:ascii="Arial" w:hAnsi="Arial" w:cs="Arial"/>
          <w:sz w:val="20"/>
          <w:szCs w:val="20"/>
          <w:lang w:val="ro-RO"/>
        </w:rPr>
        <w:t xml:space="preserve"> în numele şi pentru asocierea constituită prin prezentul acord, în cazul desemnării asocierii ca fiind câştigătoare a procedurii de achiziţie).</w:t>
      </w:r>
    </w:p>
    <w:p w:rsidR="00C25001" w:rsidRPr="009E78AE" w:rsidRDefault="00C25001" w:rsidP="008442BB">
      <w:pPr>
        <w:jc w:val="both"/>
        <w:rPr>
          <w:rFonts w:ascii="Arial" w:hAnsi="Arial" w:cs="Arial"/>
          <w:sz w:val="20"/>
          <w:szCs w:val="20"/>
          <w:lang w:val="ro-RO"/>
        </w:rPr>
      </w:pP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5. Încetarea acordului de asociere</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5.1 Asocierea îşi încetează activitatea ca urmare a următoarelor cauze:</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a) expirarea duratei pentru care s-a încheiat acordul;</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b) neîndeplinirea sau îndeplinirea necorespunzătoare a activităţilor prevăzute la art. 2 din acord;</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c) alte cauze prevăzute de lege.</w:t>
      </w:r>
    </w:p>
    <w:p w:rsidR="00C25001" w:rsidRPr="009E78AE" w:rsidRDefault="00C25001" w:rsidP="008442BB">
      <w:pPr>
        <w:jc w:val="both"/>
        <w:rPr>
          <w:rFonts w:ascii="Arial" w:hAnsi="Arial" w:cs="Arial"/>
          <w:sz w:val="20"/>
          <w:szCs w:val="20"/>
          <w:lang w:val="ro-RO"/>
        </w:rPr>
      </w:pP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6 Comunicări</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6.1 Orice comunicare între părţi este valabil îndeplinită dacă se va face în scris şi va fi transmisă la adresa/adresele ......................................................., prevăzute la art..........</w:t>
      </w:r>
    </w:p>
    <w:p w:rsidR="00C25001" w:rsidRDefault="00C25001" w:rsidP="008442BB">
      <w:pPr>
        <w:jc w:val="both"/>
        <w:rPr>
          <w:rFonts w:ascii="Arial" w:hAnsi="Arial" w:cs="Arial"/>
          <w:sz w:val="20"/>
          <w:szCs w:val="20"/>
          <w:lang w:val="ro-RO"/>
        </w:rPr>
      </w:pPr>
      <w:r w:rsidRPr="009E78AE">
        <w:rPr>
          <w:rFonts w:ascii="Arial" w:hAnsi="Arial" w:cs="Arial"/>
          <w:sz w:val="20"/>
          <w:szCs w:val="20"/>
          <w:lang w:val="ro-RO"/>
        </w:rPr>
        <w:t>6.2 De comun acord, asociaţii pot stabili şi alte modalităţi de comunicare.</w:t>
      </w:r>
    </w:p>
    <w:p w:rsidR="00C25001" w:rsidRDefault="00C25001" w:rsidP="008442BB">
      <w:pPr>
        <w:jc w:val="both"/>
        <w:rPr>
          <w:rFonts w:ascii="Arial" w:hAnsi="Arial" w:cs="Arial"/>
          <w:sz w:val="20"/>
          <w:szCs w:val="20"/>
          <w:lang w:val="ro-RO"/>
        </w:rPr>
      </w:pP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7 Litigii</w:t>
      </w: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7.1 Litigiile intervenite între părţi se vor soluţiona pe cale amiabilă, iar în caz de nerezolvare vor fi soluţionate de către instanţa de judecată competentă.</w:t>
      </w:r>
    </w:p>
    <w:p w:rsidR="00C25001" w:rsidRDefault="00C25001" w:rsidP="008442BB">
      <w:pPr>
        <w:jc w:val="both"/>
        <w:rPr>
          <w:rFonts w:ascii="Arial" w:hAnsi="Arial" w:cs="Arial"/>
          <w:sz w:val="20"/>
          <w:szCs w:val="20"/>
          <w:lang w:val="ro-RO"/>
        </w:rPr>
      </w:pPr>
    </w:p>
    <w:p w:rsidR="00C25001" w:rsidRDefault="00C25001" w:rsidP="008442BB">
      <w:pPr>
        <w:jc w:val="both"/>
        <w:rPr>
          <w:rFonts w:ascii="Arial" w:hAnsi="Arial" w:cs="Arial"/>
          <w:sz w:val="20"/>
          <w:szCs w:val="20"/>
          <w:lang w:val="ro-RO"/>
        </w:rPr>
      </w:pPr>
    </w:p>
    <w:p w:rsidR="00C25001" w:rsidRDefault="00C25001" w:rsidP="008442BB">
      <w:pPr>
        <w:jc w:val="both"/>
        <w:rPr>
          <w:rFonts w:ascii="Arial" w:hAnsi="Arial" w:cs="Arial"/>
          <w:sz w:val="20"/>
          <w:szCs w:val="20"/>
          <w:lang w:val="ro-RO"/>
        </w:rPr>
      </w:pPr>
    </w:p>
    <w:p w:rsidR="00C25001" w:rsidRDefault="00C25001" w:rsidP="008442BB">
      <w:pPr>
        <w:jc w:val="both"/>
        <w:rPr>
          <w:rFonts w:ascii="Arial" w:hAnsi="Arial" w:cs="Arial"/>
          <w:sz w:val="20"/>
          <w:szCs w:val="20"/>
          <w:lang w:val="ro-RO"/>
        </w:rPr>
      </w:pPr>
    </w:p>
    <w:p w:rsidR="00C25001" w:rsidRPr="009E78AE" w:rsidRDefault="00C25001" w:rsidP="008442BB">
      <w:pPr>
        <w:jc w:val="both"/>
        <w:rPr>
          <w:rFonts w:ascii="Arial" w:hAnsi="Arial" w:cs="Arial"/>
          <w:sz w:val="20"/>
          <w:szCs w:val="20"/>
          <w:lang w:val="ro-RO"/>
        </w:rPr>
      </w:pP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8. Alte clauze:____________________________________________</w:t>
      </w:r>
    </w:p>
    <w:p w:rsidR="00C25001" w:rsidRDefault="00C25001" w:rsidP="008442BB">
      <w:pPr>
        <w:jc w:val="both"/>
        <w:rPr>
          <w:rFonts w:ascii="Arial" w:hAnsi="Arial" w:cs="Arial"/>
          <w:sz w:val="20"/>
          <w:szCs w:val="20"/>
          <w:lang w:val="ro-RO"/>
        </w:rPr>
      </w:pPr>
    </w:p>
    <w:p w:rsidR="00C25001" w:rsidRDefault="00C25001" w:rsidP="008442BB">
      <w:pPr>
        <w:jc w:val="both"/>
        <w:rPr>
          <w:rFonts w:ascii="Arial" w:hAnsi="Arial" w:cs="Arial"/>
          <w:sz w:val="20"/>
          <w:szCs w:val="20"/>
          <w:lang w:val="ro-RO"/>
        </w:rPr>
      </w:pPr>
    </w:p>
    <w:p w:rsidR="00C25001" w:rsidRPr="009E78AE" w:rsidRDefault="00C25001" w:rsidP="008442BB">
      <w:pPr>
        <w:jc w:val="both"/>
        <w:rPr>
          <w:rFonts w:ascii="Arial" w:hAnsi="Arial" w:cs="Arial"/>
          <w:sz w:val="20"/>
          <w:szCs w:val="20"/>
          <w:lang w:val="ro-RO"/>
        </w:rPr>
      </w:pPr>
    </w:p>
    <w:p w:rsidR="00C25001" w:rsidRDefault="00C25001" w:rsidP="008442BB">
      <w:pPr>
        <w:jc w:val="both"/>
        <w:rPr>
          <w:rFonts w:ascii="Arial" w:hAnsi="Arial" w:cs="Arial"/>
          <w:sz w:val="20"/>
          <w:szCs w:val="20"/>
          <w:lang w:val="ro-RO"/>
        </w:rPr>
      </w:pPr>
      <w:r w:rsidRPr="009E78AE">
        <w:rPr>
          <w:rFonts w:ascii="Arial" w:hAnsi="Arial" w:cs="Arial"/>
          <w:sz w:val="20"/>
          <w:szCs w:val="20"/>
          <w:lang w:val="ro-RO"/>
        </w:rPr>
        <w:t>Prezentul acord a fost încheiat într-un număr de.....exemplare, câte unul pentru fiecare parte, astăzi............................(</w:t>
      </w:r>
      <w:r w:rsidRPr="009E78AE">
        <w:rPr>
          <w:rFonts w:ascii="Arial" w:hAnsi="Arial" w:cs="Arial"/>
          <w:i/>
          <w:iCs/>
          <w:sz w:val="20"/>
          <w:szCs w:val="20"/>
          <w:lang w:val="ro-RO"/>
        </w:rPr>
        <w:t>data semnării</w:t>
      </w:r>
      <w:r w:rsidRPr="009E78AE">
        <w:rPr>
          <w:rFonts w:ascii="Arial" w:hAnsi="Arial" w:cs="Arial"/>
          <w:sz w:val="20"/>
          <w:szCs w:val="20"/>
          <w:lang w:val="ro-RO"/>
        </w:rPr>
        <w:t>)</w:t>
      </w:r>
    </w:p>
    <w:p w:rsidR="00C25001" w:rsidRDefault="00C25001" w:rsidP="008442BB">
      <w:pPr>
        <w:jc w:val="both"/>
        <w:rPr>
          <w:rFonts w:ascii="Arial" w:hAnsi="Arial" w:cs="Arial"/>
          <w:sz w:val="20"/>
          <w:szCs w:val="20"/>
          <w:lang w:val="ro-RO"/>
        </w:rPr>
      </w:pPr>
    </w:p>
    <w:p w:rsidR="00C25001" w:rsidRPr="009E78AE" w:rsidRDefault="00C25001" w:rsidP="008442BB">
      <w:pPr>
        <w:jc w:val="both"/>
        <w:rPr>
          <w:rFonts w:ascii="Arial" w:hAnsi="Arial" w:cs="Arial"/>
          <w:sz w:val="20"/>
          <w:szCs w:val="20"/>
          <w:lang w:val="ro-RO"/>
        </w:rPr>
      </w:pPr>
    </w:p>
    <w:p w:rsidR="00C25001" w:rsidRDefault="00C25001" w:rsidP="008442BB">
      <w:pPr>
        <w:jc w:val="both"/>
        <w:rPr>
          <w:rFonts w:ascii="Arial" w:hAnsi="Arial" w:cs="Arial"/>
          <w:sz w:val="20"/>
          <w:szCs w:val="20"/>
          <w:lang w:val="ro-RO"/>
        </w:rPr>
      </w:pPr>
    </w:p>
    <w:p w:rsidR="00C25001" w:rsidRPr="009E78AE" w:rsidRDefault="00C25001" w:rsidP="008442BB">
      <w:pPr>
        <w:jc w:val="both"/>
        <w:rPr>
          <w:rFonts w:ascii="Arial" w:hAnsi="Arial" w:cs="Arial"/>
          <w:sz w:val="20"/>
          <w:szCs w:val="20"/>
          <w:lang w:val="ro-RO"/>
        </w:rPr>
      </w:pPr>
    </w:p>
    <w:p w:rsidR="00C25001" w:rsidRPr="009E78AE" w:rsidRDefault="00C25001" w:rsidP="008442BB">
      <w:pPr>
        <w:jc w:val="both"/>
        <w:rPr>
          <w:rFonts w:ascii="Arial" w:hAnsi="Arial" w:cs="Arial"/>
          <w:sz w:val="20"/>
          <w:szCs w:val="20"/>
          <w:lang w:val="ro-RO"/>
        </w:rPr>
      </w:pPr>
      <w:r w:rsidRPr="009E78AE">
        <w:rPr>
          <w:rFonts w:ascii="Arial" w:hAnsi="Arial" w:cs="Arial"/>
          <w:sz w:val="20"/>
          <w:szCs w:val="20"/>
          <w:lang w:val="ro-RO"/>
        </w:rPr>
        <w:t>Liderul asocierii:</w:t>
      </w:r>
    </w:p>
    <w:p w:rsidR="00C25001" w:rsidRPr="009E78AE" w:rsidRDefault="00C25001" w:rsidP="008442BB">
      <w:pPr>
        <w:rPr>
          <w:rFonts w:ascii="Arial" w:hAnsi="Arial" w:cs="Arial"/>
          <w:sz w:val="20"/>
          <w:szCs w:val="20"/>
          <w:lang w:val="ro-RO"/>
        </w:rPr>
      </w:pPr>
      <w:r w:rsidRPr="009E78AE">
        <w:rPr>
          <w:rFonts w:ascii="Arial" w:hAnsi="Arial" w:cs="Arial"/>
          <w:sz w:val="20"/>
          <w:szCs w:val="20"/>
          <w:lang w:val="ro-RO"/>
        </w:rPr>
        <w:t>_____________________</w:t>
      </w:r>
    </w:p>
    <w:p w:rsidR="00C25001" w:rsidRPr="008F4E81" w:rsidRDefault="00C25001" w:rsidP="008442BB">
      <w:pPr>
        <w:rPr>
          <w:rFonts w:ascii="Arial" w:hAnsi="Arial" w:cs="Arial"/>
          <w:sz w:val="18"/>
          <w:szCs w:val="18"/>
          <w:lang w:val="ro-RO"/>
        </w:rPr>
      </w:pPr>
    </w:p>
    <w:p w:rsidR="00C25001" w:rsidRPr="008F4E81" w:rsidRDefault="00C25001" w:rsidP="008442BB">
      <w:pPr>
        <w:rPr>
          <w:rFonts w:ascii="Arial" w:hAnsi="Arial" w:cs="Arial"/>
          <w:sz w:val="18"/>
          <w:szCs w:val="18"/>
          <w:lang w:val="ro-RO"/>
        </w:rPr>
      </w:pPr>
      <w:r w:rsidRPr="008F4E81">
        <w:rPr>
          <w:rFonts w:ascii="Arial" w:hAnsi="Arial" w:cs="Arial"/>
          <w:sz w:val="18"/>
          <w:szCs w:val="18"/>
          <w:lang w:val="ro-RO"/>
        </w:rPr>
        <w:t>ASOCIAT 1,</w:t>
      </w:r>
    </w:p>
    <w:p w:rsidR="00C25001" w:rsidRPr="008F4E81" w:rsidRDefault="00C25001" w:rsidP="008442BB">
      <w:pPr>
        <w:rPr>
          <w:rFonts w:ascii="Arial" w:hAnsi="Arial" w:cs="Arial"/>
          <w:sz w:val="18"/>
          <w:szCs w:val="18"/>
          <w:lang w:val="ro-RO"/>
        </w:rPr>
      </w:pPr>
      <w:r w:rsidRPr="008F4E81">
        <w:rPr>
          <w:rFonts w:ascii="Arial" w:hAnsi="Arial" w:cs="Arial"/>
          <w:sz w:val="18"/>
          <w:szCs w:val="18"/>
          <w:lang w:val="ro-RO"/>
        </w:rPr>
        <w:t>___________________</w:t>
      </w:r>
    </w:p>
    <w:p w:rsidR="00C25001" w:rsidRPr="008F4E81" w:rsidRDefault="00C25001" w:rsidP="008442BB">
      <w:pPr>
        <w:rPr>
          <w:rFonts w:ascii="Arial" w:hAnsi="Arial" w:cs="Arial"/>
          <w:sz w:val="18"/>
          <w:szCs w:val="18"/>
          <w:lang w:val="ro-RO"/>
        </w:rPr>
      </w:pPr>
      <w:r w:rsidRPr="008F4E81">
        <w:rPr>
          <w:rFonts w:ascii="Arial" w:hAnsi="Arial" w:cs="Arial"/>
          <w:sz w:val="18"/>
          <w:szCs w:val="18"/>
          <w:lang w:val="ro-RO"/>
        </w:rPr>
        <w:t>ASOCIAT 2,</w:t>
      </w:r>
    </w:p>
    <w:p w:rsidR="00C25001" w:rsidRPr="008F4E81" w:rsidRDefault="00C25001" w:rsidP="008442BB">
      <w:pPr>
        <w:rPr>
          <w:rFonts w:ascii="Arial" w:hAnsi="Arial" w:cs="Arial"/>
          <w:sz w:val="18"/>
          <w:szCs w:val="18"/>
          <w:lang w:val="ro-RO"/>
        </w:rPr>
      </w:pPr>
      <w:r w:rsidRPr="008F4E81">
        <w:rPr>
          <w:rFonts w:ascii="Arial" w:hAnsi="Arial" w:cs="Arial"/>
          <w:sz w:val="18"/>
          <w:szCs w:val="18"/>
          <w:lang w:val="ro-RO"/>
        </w:rPr>
        <w:t>___________________</w:t>
      </w:r>
    </w:p>
    <w:p w:rsidR="00C25001" w:rsidRPr="008F4E81" w:rsidRDefault="00C25001" w:rsidP="00626ADC">
      <w:pPr>
        <w:tabs>
          <w:tab w:val="left" w:pos="90"/>
        </w:tabs>
        <w:jc w:val="both"/>
        <w:rPr>
          <w:sz w:val="18"/>
          <w:szCs w:val="18"/>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Default="00C25001" w:rsidP="00626ADC">
      <w:pPr>
        <w:tabs>
          <w:tab w:val="left" w:pos="90"/>
        </w:tabs>
        <w:jc w:val="both"/>
        <w:rPr>
          <w:lang w:val="ro-RO"/>
        </w:rPr>
      </w:pPr>
    </w:p>
    <w:p w:rsidR="00C25001" w:rsidRPr="009E78AE" w:rsidRDefault="00C25001" w:rsidP="00B67333">
      <w:pPr>
        <w:rPr>
          <w:rFonts w:ascii="Arial" w:hAnsi="Arial" w:cs="Arial"/>
          <w:sz w:val="20"/>
          <w:szCs w:val="20"/>
          <w:lang w:val="ro-RO"/>
        </w:rPr>
      </w:pPr>
      <w:r w:rsidRPr="009E78AE">
        <w:rPr>
          <w:rFonts w:ascii="Arial" w:hAnsi="Arial" w:cs="Arial"/>
          <w:sz w:val="20"/>
          <w:szCs w:val="20"/>
          <w:lang w:val="ro-RO"/>
        </w:rPr>
        <w:t>Operator economic</w:t>
      </w:r>
    </w:p>
    <w:p w:rsidR="00C25001" w:rsidRPr="009E78AE" w:rsidRDefault="00C25001" w:rsidP="00B67333">
      <w:pPr>
        <w:rPr>
          <w:rFonts w:ascii="Arial" w:hAnsi="Arial" w:cs="Arial"/>
          <w:sz w:val="20"/>
          <w:szCs w:val="20"/>
          <w:lang w:val="ro-RO"/>
        </w:rPr>
      </w:pPr>
      <w:r w:rsidRPr="009E78AE">
        <w:rPr>
          <w:rFonts w:ascii="Arial" w:hAnsi="Arial" w:cs="Arial"/>
          <w:sz w:val="20"/>
          <w:szCs w:val="20"/>
          <w:lang w:val="ro-RO"/>
        </w:rPr>
        <w:t xml:space="preserve"> ................................ </w:t>
      </w:r>
    </w:p>
    <w:p w:rsidR="00C25001" w:rsidRPr="00670F6A" w:rsidRDefault="00C25001" w:rsidP="00670F6A">
      <w:pPr>
        <w:rPr>
          <w:rFonts w:ascii="Arial" w:hAnsi="Arial" w:cs="Arial"/>
          <w:sz w:val="20"/>
          <w:szCs w:val="20"/>
          <w:lang w:val="ro-RO"/>
        </w:rPr>
      </w:pPr>
      <w:r w:rsidRPr="009E78AE">
        <w:rPr>
          <w:rFonts w:ascii="Arial" w:hAnsi="Arial" w:cs="Arial"/>
          <w:sz w:val="20"/>
          <w:szCs w:val="20"/>
          <w:lang w:val="ro-RO"/>
        </w:rPr>
        <w:t>(denumirea/numele)</w:t>
      </w:r>
    </w:p>
    <w:p w:rsidR="00C25001" w:rsidRPr="009E78AE" w:rsidRDefault="00C25001" w:rsidP="00F27F9C">
      <w:pPr>
        <w:rPr>
          <w:rFonts w:ascii="Arial" w:hAnsi="Arial" w:cs="Arial"/>
          <w:sz w:val="20"/>
          <w:szCs w:val="20"/>
          <w:lang w:val="ro-RO"/>
        </w:rPr>
      </w:pPr>
    </w:p>
    <w:p w:rsidR="00C25001" w:rsidRPr="009E78AE" w:rsidRDefault="00C25001" w:rsidP="00B67333">
      <w:pPr>
        <w:jc w:val="center"/>
        <w:rPr>
          <w:rFonts w:ascii="Arial" w:hAnsi="Arial" w:cs="Arial"/>
          <w:sz w:val="20"/>
          <w:szCs w:val="20"/>
          <w:lang w:val="ro-RO"/>
        </w:rPr>
      </w:pPr>
      <w:r w:rsidRPr="009E78AE">
        <w:rPr>
          <w:rFonts w:ascii="Arial" w:hAnsi="Arial" w:cs="Arial"/>
          <w:sz w:val="20"/>
          <w:szCs w:val="20"/>
          <w:lang w:val="ro-RO"/>
        </w:rPr>
        <w:t>ACORD DE SUBCONTRACTARE</w:t>
      </w:r>
    </w:p>
    <w:p w:rsidR="00C25001" w:rsidRPr="009E78AE" w:rsidRDefault="00C25001" w:rsidP="00B67333">
      <w:pPr>
        <w:rPr>
          <w:rFonts w:ascii="Arial" w:hAnsi="Arial" w:cs="Arial"/>
          <w:sz w:val="20"/>
          <w:szCs w:val="20"/>
          <w:lang w:val="ro-RO"/>
        </w:rPr>
      </w:pPr>
    </w:p>
    <w:p w:rsidR="00C25001" w:rsidRPr="009E78AE" w:rsidRDefault="00C25001" w:rsidP="00B67333">
      <w:pPr>
        <w:rPr>
          <w:rFonts w:ascii="Arial" w:hAnsi="Arial" w:cs="Arial"/>
          <w:sz w:val="20"/>
          <w:szCs w:val="20"/>
          <w:lang w:val="ro-RO"/>
        </w:rPr>
      </w:pP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La</w:t>
      </w:r>
      <w:r>
        <w:rPr>
          <w:rFonts w:ascii="Arial" w:hAnsi="Arial" w:cs="Arial"/>
          <w:sz w:val="20"/>
          <w:szCs w:val="20"/>
          <w:lang w:val="ro-RO"/>
        </w:rPr>
        <w:t xml:space="preserve"> contractul de achiziţie sectoriala</w:t>
      </w:r>
      <w:r w:rsidRPr="009E78AE">
        <w:rPr>
          <w:rFonts w:ascii="Arial" w:hAnsi="Arial" w:cs="Arial"/>
          <w:sz w:val="20"/>
          <w:szCs w:val="20"/>
          <w:lang w:val="ro-RO"/>
        </w:rPr>
        <w:t xml:space="preserve"> ce se va încheia între  ……......................................</w:t>
      </w: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t>(</w:t>
      </w:r>
      <w:r w:rsidRPr="009E78AE">
        <w:rPr>
          <w:rFonts w:ascii="Arial" w:hAnsi="Arial" w:cs="Arial"/>
          <w:i/>
          <w:iCs/>
          <w:sz w:val="20"/>
          <w:szCs w:val="20"/>
          <w:lang w:val="ro-RO"/>
        </w:rPr>
        <w:t>denumirea autorității contractante</w:t>
      </w:r>
      <w:r w:rsidRPr="009E78AE">
        <w:rPr>
          <w:rFonts w:ascii="Arial" w:hAnsi="Arial" w:cs="Arial"/>
          <w:sz w:val="20"/>
          <w:szCs w:val="20"/>
          <w:lang w:val="ro-RO"/>
        </w:rPr>
        <w:t>)</w:t>
      </w:r>
    </w:p>
    <w:p w:rsidR="00C25001" w:rsidRPr="009E78AE" w:rsidRDefault="00C25001" w:rsidP="00B67333">
      <w:pPr>
        <w:jc w:val="both"/>
        <w:rPr>
          <w:rFonts w:ascii="Arial" w:hAnsi="Arial" w:cs="Arial"/>
          <w:sz w:val="20"/>
          <w:szCs w:val="20"/>
          <w:lang w:val="ro-RO"/>
        </w:rPr>
      </w:pP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şi ………........................................... privind prestarea ……………………………………</w:t>
      </w: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ab/>
        <w:t>(denumire ofertant)                                (</w:t>
      </w:r>
      <w:r w:rsidRPr="009E78AE">
        <w:rPr>
          <w:rFonts w:ascii="Arial" w:hAnsi="Arial" w:cs="Arial"/>
          <w:i/>
          <w:iCs/>
          <w:sz w:val="20"/>
          <w:szCs w:val="20"/>
          <w:lang w:val="ro-RO"/>
        </w:rPr>
        <w:t xml:space="preserve">denumirea contractului de achiziţie </w:t>
      </w:r>
      <w:r>
        <w:rPr>
          <w:rFonts w:ascii="Arial" w:hAnsi="Arial" w:cs="Arial"/>
          <w:i/>
          <w:iCs/>
          <w:sz w:val="20"/>
          <w:szCs w:val="20"/>
          <w:lang w:val="ro-RO"/>
        </w:rPr>
        <w:t>sectoriala</w:t>
      </w:r>
      <w:r w:rsidRPr="009E78AE">
        <w:rPr>
          <w:rFonts w:ascii="Arial" w:hAnsi="Arial" w:cs="Arial"/>
          <w:sz w:val="20"/>
          <w:szCs w:val="20"/>
          <w:lang w:val="ro-RO"/>
        </w:rPr>
        <w:t>)</w:t>
      </w:r>
    </w:p>
    <w:p w:rsidR="00C25001" w:rsidRPr="009E78AE" w:rsidRDefault="00C25001" w:rsidP="00B67333">
      <w:pPr>
        <w:jc w:val="both"/>
        <w:rPr>
          <w:rFonts w:ascii="Arial" w:hAnsi="Arial" w:cs="Arial"/>
          <w:sz w:val="20"/>
          <w:szCs w:val="20"/>
          <w:lang w:val="ro-RO"/>
        </w:rPr>
      </w:pPr>
    </w:p>
    <w:p w:rsidR="00C25001" w:rsidRPr="009E78AE" w:rsidRDefault="00C25001" w:rsidP="00B67333">
      <w:pPr>
        <w:jc w:val="both"/>
        <w:rPr>
          <w:rFonts w:ascii="Arial" w:hAnsi="Arial" w:cs="Arial"/>
          <w:sz w:val="20"/>
          <w:szCs w:val="20"/>
          <w:lang w:val="ro-RO"/>
        </w:rPr>
      </w:pP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1. Părţi semnatare</w:t>
      </w: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Acest acord de subcontractare este încheiat între:</w:t>
      </w:r>
    </w:p>
    <w:p w:rsidR="00C25001" w:rsidRPr="009E78AE" w:rsidRDefault="00C25001" w:rsidP="00B67333">
      <w:pPr>
        <w:jc w:val="both"/>
        <w:rPr>
          <w:rFonts w:ascii="Arial" w:hAnsi="Arial" w:cs="Arial"/>
          <w:sz w:val="20"/>
          <w:szCs w:val="20"/>
          <w:lang w:val="ro-RO"/>
        </w:rPr>
      </w:pP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1.  ………………………………………………………………………….............................</w:t>
      </w: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t>(</w:t>
      </w:r>
      <w:r w:rsidRPr="009E78AE">
        <w:rPr>
          <w:rFonts w:ascii="Arial" w:hAnsi="Arial" w:cs="Arial"/>
          <w:i/>
          <w:iCs/>
          <w:sz w:val="20"/>
          <w:szCs w:val="20"/>
          <w:lang w:val="ro-RO"/>
        </w:rPr>
        <w:t>denumirea, sediul, C.U.I., O.R.C., reprezentant legal</w:t>
      </w:r>
      <w:r w:rsidRPr="009E78AE">
        <w:rPr>
          <w:rFonts w:ascii="Arial" w:hAnsi="Arial" w:cs="Arial"/>
          <w:sz w:val="20"/>
          <w:szCs w:val="20"/>
          <w:lang w:val="ro-RO"/>
        </w:rPr>
        <w:t>)</w:t>
      </w:r>
    </w:p>
    <w:p w:rsidR="00C25001" w:rsidRPr="009E78AE" w:rsidRDefault="00C25001" w:rsidP="00B67333">
      <w:pPr>
        <w:jc w:val="both"/>
        <w:rPr>
          <w:rFonts w:ascii="Arial" w:hAnsi="Arial" w:cs="Arial"/>
          <w:sz w:val="20"/>
          <w:szCs w:val="20"/>
          <w:lang w:val="ro-RO"/>
        </w:rPr>
      </w:pP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denumit/ă în continuare contractant</w:t>
      </w:r>
    </w:p>
    <w:p w:rsidR="00C25001" w:rsidRPr="009E78AE" w:rsidRDefault="00C25001" w:rsidP="00B67333">
      <w:pPr>
        <w:jc w:val="both"/>
        <w:rPr>
          <w:rFonts w:ascii="Arial" w:hAnsi="Arial" w:cs="Arial"/>
          <w:sz w:val="20"/>
          <w:szCs w:val="20"/>
          <w:lang w:val="ro-RO"/>
        </w:rPr>
      </w:pP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şi</w:t>
      </w:r>
    </w:p>
    <w:p w:rsidR="00C25001" w:rsidRPr="009E78AE" w:rsidRDefault="00C25001" w:rsidP="00B67333">
      <w:pPr>
        <w:jc w:val="both"/>
        <w:rPr>
          <w:rFonts w:ascii="Arial" w:hAnsi="Arial" w:cs="Arial"/>
          <w:sz w:val="20"/>
          <w:szCs w:val="20"/>
          <w:lang w:val="ro-RO"/>
        </w:rPr>
      </w:pP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2.  ………………………………………………………………………….............................</w:t>
      </w: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t>(</w:t>
      </w:r>
      <w:r w:rsidRPr="009E78AE">
        <w:rPr>
          <w:rFonts w:ascii="Arial" w:hAnsi="Arial" w:cs="Arial"/>
          <w:i/>
          <w:iCs/>
          <w:sz w:val="20"/>
          <w:szCs w:val="20"/>
          <w:lang w:val="ro-RO"/>
        </w:rPr>
        <w:t>denumirea/numele, sediul/adresa, C.U.I., O.R.C., reprezentant lega</w:t>
      </w:r>
      <w:r w:rsidRPr="009E78AE">
        <w:rPr>
          <w:rFonts w:ascii="Arial" w:hAnsi="Arial" w:cs="Arial"/>
          <w:sz w:val="20"/>
          <w:szCs w:val="20"/>
          <w:lang w:val="ro-RO"/>
        </w:rPr>
        <w:t>l)</w:t>
      </w:r>
    </w:p>
    <w:p w:rsidR="00C25001" w:rsidRPr="009E78AE" w:rsidRDefault="00C25001" w:rsidP="00B67333">
      <w:pPr>
        <w:jc w:val="both"/>
        <w:rPr>
          <w:rFonts w:ascii="Arial" w:hAnsi="Arial" w:cs="Arial"/>
          <w:sz w:val="20"/>
          <w:szCs w:val="20"/>
          <w:lang w:val="ro-RO"/>
        </w:rPr>
      </w:pP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denumit/ă în continuare subcontractant.</w:t>
      </w:r>
    </w:p>
    <w:p w:rsidR="00C25001" w:rsidRPr="009E78AE" w:rsidRDefault="00C25001" w:rsidP="00B67333">
      <w:pPr>
        <w:jc w:val="both"/>
        <w:rPr>
          <w:rFonts w:ascii="Arial" w:hAnsi="Arial" w:cs="Arial"/>
          <w:sz w:val="20"/>
          <w:szCs w:val="20"/>
          <w:lang w:val="ro-RO"/>
        </w:rPr>
      </w:pP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2. Obiectul acordului de subcontractare</w:t>
      </w: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Obiectul prezentului acord de subcontractare îl reprezintă prestarea de către subcontractant a următoarelor categorii de servicii</w:t>
      </w: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w:t>
      </w: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w:t>
      </w: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w:t>
      </w: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 xml:space="preserve">în cadrul contractului de achiziţie </w:t>
      </w:r>
      <w:r>
        <w:rPr>
          <w:rFonts w:ascii="Arial" w:hAnsi="Arial" w:cs="Arial"/>
          <w:sz w:val="20"/>
          <w:szCs w:val="20"/>
          <w:lang w:val="ro-RO"/>
        </w:rPr>
        <w:t>sectorială</w:t>
      </w:r>
      <w:r w:rsidRPr="009E78AE">
        <w:rPr>
          <w:rFonts w:ascii="Arial" w:hAnsi="Arial" w:cs="Arial"/>
          <w:sz w:val="20"/>
          <w:szCs w:val="20"/>
          <w:lang w:val="ro-RO"/>
        </w:rPr>
        <w:t xml:space="preserve"> având ca obiect  ………………………………………………………………………………………………………</w:t>
      </w: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w:t>
      </w:r>
      <w:r w:rsidRPr="009E78AE">
        <w:rPr>
          <w:rFonts w:ascii="Arial" w:hAnsi="Arial" w:cs="Arial"/>
          <w:i/>
          <w:iCs/>
          <w:sz w:val="20"/>
          <w:szCs w:val="20"/>
          <w:lang w:val="ro-RO"/>
        </w:rPr>
        <w:t xml:space="preserve">denumirea contractului de achiziţie </w:t>
      </w:r>
      <w:r w:rsidRPr="00FC4A1C">
        <w:rPr>
          <w:rFonts w:ascii="Arial" w:hAnsi="Arial" w:cs="Arial"/>
          <w:i/>
          <w:iCs/>
          <w:sz w:val="20"/>
          <w:szCs w:val="20"/>
          <w:lang w:val="ro-RO"/>
        </w:rPr>
        <w:t>sectorială</w:t>
      </w:r>
      <w:r w:rsidRPr="009E78AE">
        <w:rPr>
          <w:rFonts w:ascii="Arial" w:hAnsi="Arial" w:cs="Arial"/>
          <w:sz w:val="20"/>
          <w:szCs w:val="20"/>
          <w:lang w:val="ro-RO"/>
        </w:rPr>
        <w:t>)</w:t>
      </w: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pe care contractantul general îl va încheia cu autoritatea contractantă.</w:t>
      </w:r>
    </w:p>
    <w:p w:rsidR="00C25001" w:rsidRPr="009E78AE" w:rsidRDefault="00C25001" w:rsidP="00B67333">
      <w:pPr>
        <w:jc w:val="both"/>
        <w:rPr>
          <w:rFonts w:ascii="Arial" w:hAnsi="Arial" w:cs="Arial"/>
          <w:sz w:val="20"/>
          <w:szCs w:val="20"/>
          <w:lang w:val="ro-RO"/>
        </w:rPr>
      </w:pP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3. Valoarea serviciilor prestate de subcontractant</w:t>
      </w: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 xml:space="preserve">Valoarea serviciilor prestate de către subcontractant, conform ofertei depuse, reprezintă  ……….. % din valoarea totală a ofertei şi implicit, din valoarea totală a contractului de achiziţie </w:t>
      </w:r>
      <w:r>
        <w:rPr>
          <w:rFonts w:ascii="Arial" w:hAnsi="Arial" w:cs="Arial"/>
          <w:sz w:val="20"/>
          <w:szCs w:val="20"/>
          <w:lang w:val="ro-RO"/>
        </w:rPr>
        <w:t>sectorială</w:t>
      </w:r>
      <w:r w:rsidRPr="009E78AE">
        <w:rPr>
          <w:rFonts w:ascii="Arial" w:hAnsi="Arial" w:cs="Arial"/>
          <w:sz w:val="20"/>
          <w:szCs w:val="20"/>
          <w:lang w:val="ro-RO"/>
        </w:rPr>
        <w:t>.</w:t>
      </w:r>
    </w:p>
    <w:p w:rsidR="00C25001" w:rsidRPr="009E78AE" w:rsidRDefault="00C25001" w:rsidP="00B67333">
      <w:pPr>
        <w:jc w:val="both"/>
        <w:rPr>
          <w:rFonts w:ascii="Arial" w:hAnsi="Arial" w:cs="Arial"/>
          <w:sz w:val="20"/>
          <w:szCs w:val="20"/>
          <w:lang w:val="ro-RO"/>
        </w:rPr>
      </w:pP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4. Durata de prestare a serviciului de catre a subcontractant</w:t>
      </w: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 xml:space="preserve">Durata de prestare a serviciilor ce fac obiectul prezentului acord de subcontractare va fi stabilită în conformitate cu graficul de prestare a contractului de achiziţie </w:t>
      </w:r>
      <w:r>
        <w:rPr>
          <w:rFonts w:ascii="Arial" w:hAnsi="Arial" w:cs="Arial"/>
          <w:sz w:val="20"/>
          <w:szCs w:val="20"/>
          <w:lang w:val="ro-RO"/>
        </w:rPr>
        <w:t>sectorială</w:t>
      </w:r>
      <w:r w:rsidRPr="009E78AE">
        <w:rPr>
          <w:rFonts w:ascii="Arial" w:hAnsi="Arial" w:cs="Arial"/>
          <w:sz w:val="20"/>
          <w:szCs w:val="20"/>
          <w:lang w:val="ro-RO"/>
        </w:rPr>
        <w:t>.</w:t>
      </w: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La încheierea contractului de subcontractare graficul de prestare a serviciului se va constitui ca anexă a contractului de subcontractare.</w:t>
      </w:r>
    </w:p>
    <w:p w:rsidR="00C25001" w:rsidRPr="009E78AE" w:rsidRDefault="00C25001" w:rsidP="00B67333">
      <w:pPr>
        <w:jc w:val="both"/>
        <w:rPr>
          <w:rFonts w:ascii="Arial" w:hAnsi="Arial" w:cs="Arial"/>
          <w:sz w:val="20"/>
          <w:szCs w:val="20"/>
          <w:lang w:val="ro-RO"/>
        </w:rPr>
      </w:pP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5. Alte clauze</w:t>
      </w: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 xml:space="preserve">Subcontractantul se angajează faţă de contractantul general cu aceleaşi obligaţii şi responsabilităţi pe care contractantul general le are faţă de autoritatea contractantă conform contractului de achiziţie </w:t>
      </w:r>
      <w:r>
        <w:rPr>
          <w:rFonts w:ascii="Arial" w:hAnsi="Arial" w:cs="Arial"/>
          <w:sz w:val="20"/>
          <w:szCs w:val="20"/>
          <w:lang w:val="ro-RO"/>
        </w:rPr>
        <w:t>sectorială</w:t>
      </w:r>
      <w:r w:rsidRPr="009E78AE">
        <w:rPr>
          <w:rFonts w:ascii="Arial" w:hAnsi="Arial" w:cs="Arial"/>
          <w:sz w:val="20"/>
          <w:szCs w:val="20"/>
          <w:lang w:val="ro-RO"/>
        </w:rPr>
        <w:t xml:space="preserve"> având ca obiect ………………………………………………… (</w:t>
      </w:r>
      <w:r w:rsidRPr="009E78AE">
        <w:rPr>
          <w:rFonts w:ascii="Arial" w:hAnsi="Arial" w:cs="Arial"/>
          <w:i/>
          <w:iCs/>
          <w:sz w:val="20"/>
          <w:szCs w:val="20"/>
          <w:lang w:val="ro-RO"/>
        </w:rPr>
        <w:t xml:space="preserve">denumirea contractului de achiziţie </w:t>
      </w:r>
      <w:r w:rsidRPr="00FC4A1C">
        <w:rPr>
          <w:rFonts w:ascii="Arial" w:hAnsi="Arial" w:cs="Arial"/>
          <w:i/>
          <w:iCs/>
          <w:sz w:val="20"/>
          <w:szCs w:val="20"/>
          <w:lang w:val="ro-RO"/>
        </w:rPr>
        <w:t>sectorială</w:t>
      </w:r>
      <w:r w:rsidRPr="009E78AE">
        <w:rPr>
          <w:rFonts w:ascii="Arial" w:hAnsi="Arial" w:cs="Arial"/>
          <w:i/>
          <w:iCs/>
          <w:sz w:val="20"/>
          <w:szCs w:val="20"/>
          <w:lang w:val="ro-RO"/>
        </w:rPr>
        <w:t>)</w:t>
      </w:r>
    </w:p>
    <w:p w:rsidR="00C25001" w:rsidRPr="009E78AE" w:rsidRDefault="00C25001" w:rsidP="00B67333">
      <w:pPr>
        <w:jc w:val="both"/>
        <w:rPr>
          <w:rFonts w:ascii="Arial" w:hAnsi="Arial" w:cs="Arial"/>
          <w:sz w:val="20"/>
          <w:szCs w:val="20"/>
          <w:lang w:val="ro-RO"/>
        </w:rPr>
      </w:pP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ab/>
        <w:t xml:space="preserve">Prezentul acord de subcontractare a fost încheiat astăzi ……………………………, în trei exemplare, câte un exemplar pentru fiecare parte şi un exemplar original ce va fi depus împreună cu oferta. </w:t>
      </w:r>
    </w:p>
    <w:p w:rsidR="00C25001" w:rsidRPr="009E78AE" w:rsidRDefault="00C25001" w:rsidP="00B67333">
      <w:pPr>
        <w:jc w:val="both"/>
        <w:rPr>
          <w:rFonts w:ascii="Arial" w:hAnsi="Arial" w:cs="Arial"/>
          <w:sz w:val="20"/>
          <w:szCs w:val="20"/>
          <w:lang w:val="ro-RO"/>
        </w:rPr>
      </w:pPr>
    </w:p>
    <w:p w:rsidR="00C25001" w:rsidRDefault="00C25001" w:rsidP="00B67333">
      <w:pPr>
        <w:jc w:val="both"/>
        <w:rPr>
          <w:rFonts w:ascii="Arial" w:hAnsi="Arial" w:cs="Arial"/>
          <w:sz w:val="20"/>
          <w:szCs w:val="20"/>
          <w:lang w:val="ro-RO"/>
        </w:rPr>
      </w:pPr>
      <w:r w:rsidRPr="009E78AE">
        <w:rPr>
          <w:rFonts w:ascii="Arial" w:hAnsi="Arial" w:cs="Arial"/>
          <w:sz w:val="20"/>
          <w:szCs w:val="20"/>
          <w:lang w:val="ro-RO"/>
        </w:rPr>
        <w:t xml:space="preserve">                    Contractant</w:t>
      </w:r>
      <w:r w:rsidRPr="009E78AE">
        <w:rPr>
          <w:rFonts w:ascii="Arial" w:hAnsi="Arial" w:cs="Arial"/>
          <w:sz w:val="20"/>
          <w:szCs w:val="20"/>
          <w:lang w:val="ro-RO"/>
        </w:rPr>
        <w:tab/>
        <w:t xml:space="preserve">                                   </w:t>
      </w:r>
      <w:r>
        <w:rPr>
          <w:rFonts w:ascii="Arial" w:hAnsi="Arial" w:cs="Arial"/>
          <w:sz w:val="20"/>
          <w:szCs w:val="20"/>
          <w:lang w:val="ro-RO"/>
        </w:rPr>
        <w:t xml:space="preserve">               Subcontractant</w:t>
      </w: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 xml:space="preserve">                 ………………………….……. </w:t>
      </w:r>
      <w:r w:rsidRPr="009E78AE">
        <w:rPr>
          <w:rFonts w:ascii="Arial" w:hAnsi="Arial" w:cs="Arial"/>
          <w:sz w:val="20"/>
          <w:szCs w:val="20"/>
          <w:lang w:val="ro-RO"/>
        </w:rPr>
        <w:tab/>
      </w:r>
      <w:r w:rsidRPr="009E78AE">
        <w:rPr>
          <w:rFonts w:ascii="Arial" w:hAnsi="Arial" w:cs="Arial"/>
          <w:sz w:val="20"/>
          <w:szCs w:val="20"/>
          <w:lang w:val="ro-RO"/>
        </w:rPr>
        <w:tab/>
        <w:t xml:space="preserve">       ……… ………..………………...</w:t>
      </w:r>
      <w:r w:rsidRPr="009E78AE">
        <w:rPr>
          <w:rFonts w:ascii="Arial" w:hAnsi="Arial" w:cs="Arial"/>
          <w:sz w:val="20"/>
          <w:szCs w:val="20"/>
          <w:lang w:val="ro-RO"/>
        </w:rPr>
        <w:tab/>
      </w:r>
      <w:r w:rsidRPr="009E78AE">
        <w:rPr>
          <w:rFonts w:ascii="Arial" w:hAnsi="Arial" w:cs="Arial"/>
          <w:sz w:val="20"/>
          <w:szCs w:val="20"/>
          <w:lang w:val="ro-RO"/>
        </w:rPr>
        <w:tab/>
        <w:t xml:space="preserve">      </w:t>
      </w: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 xml:space="preserve">                     (denumirea)  </w:t>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t xml:space="preserve">             (denumirea)</w:t>
      </w: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 xml:space="preserve">                 ………………………….…….</w:t>
      </w:r>
      <w:r w:rsidRPr="009E78AE">
        <w:rPr>
          <w:rFonts w:ascii="Arial" w:hAnsi="Arial" w:cs="Arial"/>
          <w:sz w:val="20"/>
          <w:szCs w:val="20"/>
          <w:lang w:val="ro-RO"/>
        </w:rPr>
        <w:tab/>
      </w:r>
      <w:r w:rsidRPr="009E78AE">
        <w:rPr>
          <w:rFonts w:ascii="Arial" w:hAnsi="Arial" w:cs="Arial"/>
          <w:sz w:val="20"/>
          <w:szCs w:val="20"/>
          <w:lang w:val="ro-RO"/>
        </w:rPr>
        <w:tab/>
        <w:t xml:space="preserve">       ……… ………..………………...</w:t>
      </w:r>
      <w:r w:rsidRPr="009E78AE">
        <w:rPr>
          <w:rFonts w:ascii="Arial" w:hAnsi="Arial" w:cs="Arial"/>
          <w:sz w:val="20"/>
          <w:szCs w:val="20"/>
          <w:lang w:val="ro-RO"/>
        </w:rPr>
        <w:tab/>
      </w: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 xml:space="preserve">                  (reprezentant legal)</w:t>
      </w:r>
      <w:r w:rsidRPr="009E78AE">
        <w:rPr>
          <w:rFonts w:ascii="Arial" w:hAnsi="Arial" w:cs="Arial"/>
          <w:sz w:val="20"/>
          <w:szCs w:val="20"/>
          <w:lang w:val="ro-RO"/>
        </w:rPr>
        <w:tab/>
      </w:r>
      <w:r w:rsidRPr="009E78AE">
        <w:rPr>
          <w:rFonts w:ascii="Arial" w:hAnsi="Arial" w:cs="Arial"/>
          <w:sz w:val="20"/>
          <w:szCs w:val="20"/>
          <w:lang w:val="ro-RO"/>
        </w:rPr>
        <w:tab/>
        <w:t xml:space="preserve">         </w:t>
      </w:r>
      <w:r>
        <w:rPr>
          <w:rFonts w:ascii="Arial" w:hAnsi="Arial" w:cs="Arial"/>
          <w:sz w:val="20"/>
          <w:szCs w:val="20"/>
          <w:lang w:val="ro-RO"/>
        </w:rPr>
        <w:t xml:space="preserve"> </w:t>
      </w:r>
      <w:r>
        <w:rPr>
          <w:rFonts w:ascii="Arial" w:hAnsi="Arial" w:cs="Arial"/>
          <w:sz w:val="20"/>
          <w:szCs w:val="20"/>
          <w:lang w:val="ro-RO"/>
        </w:rPr>
        <w:tab/>
        <w:t xml:space="preserve">          (reprezentant legal)</w:t>
      </w:r>
    </w:p>
    <w:p w:rsidR="00C25001" w:rsidRPr="009E78AE" w:rsidRDefault="00C25001" w:rsidP="00B67333">
      <w:pPr>
        <w:jc w:val="both"/>
        <w:rPr>
          <w:rFonts w:ascii="Arial" w:hAnsi="Arial" w:cs="Arial"/>
          <w:sz w:val="20"/>
          <w:szCs w:val="20"/>
          <w:lang w:val="ro-RO"/>
        </w:rPr>
      </w:pPr>
      <w:r w:rsidRPr="009E78AE">
        <w:rPr>
          <w:rFonts w:ascii="Arial" w:hAnsi="Arial" w:cs="Arial"/>
          <w:sz w:val="20"/>
          <w:szCs w:val="20"/>
          <w:lang w:val="ro-RO"/>
        </w:rPr>
        <w:tab/>
      </w:r>
      <w:r w:rsidRPr="009E78AE">
        <w:rPr>
          <w:rFonts w:ascii="Arial" w:hAnsi="Arial" w:cs="Arial"/>
          <w:sz w:val="20"/>
          <w:szCs w:val="20"/>
          <w:lang w:val="ro-RO"/>
        </w:rPr>
        <w:tab/>
        <w:t xml:space="preserve">         </w:t>
      </w:r>
    </w:p>
    <w:p w:rsidR="00C25001" w:rsidRDefault="00C25001" w:rsidP="00F27F9C">
      <w:pPr>
        <w:jc w:val="both"/>
        <w:rPr>
          <w:rFonts w:ascii="Arial" w:hAnsi="Arial" w:cs="Arial"/>
          <w:sz w:val="20"/>
          <w:szCs w:val="20"/>
          <w:lang w:val="ro-RO"/>
        </w:rPr>
      </w:pPr>
      <w:r w:rsidRPr="009E78AE">
        <w:rPr>
          <w:rFonts w:ascii="Arial" w:hAnsi="Arial" w:cs="Arial"/>
          <w:sz w:val="20"/>
          <w:szCs w:val="20"/>
          <w:lang w:val="ro-RO"/>
        </w:rPr>
        <w:t xml:space="preserve">                             L. S.</w:t>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t xml:space="preserve">                  </w:t>
      </w:r>
      <w:r>
        <w:rPr>
          <w:rFonts w:ascii="Arial" w:hAnsi="Arial" w:cs="Arial"/>
          <w:sz w:val="20"/>
          <w:szCs w:val="20"/>
          <w:lang w:val="ro-RO"/>
        </w:rPr>
        <w:t xml:space="preserve">             L.S.</w:t>
      </w:r>
    </w:p>
    <w:p w:rsidR="00C25001" w:rsidRDefault="00C25001" w:rsidP="00D25A9E">
      <w:pPr>
        <w:rPr>
          <w:rFonts w:ascii="Arial" w:hAnsi="Arial" w:cs="Arial"/>
          <w:sz w:val="20"/>
          <w:szCs w:val="20"/>
          <w:lang w:val="ro-RO"/>
        </w:rPr>
      </w:pPr>
    </w:p>
    <w:p w:rsidR="00C25001" w:rsidRDefault="00C25001" w:rsidP="00D25A9E">
      <w:pPr>
        <w:rPr>
          <w:rFonts w:ascii="Arial" w:hAnsi="Arial" w:cs="Arial"/>
          <w:sz w:val="20"/>
          <w:szCs w:val="20"/>
          <w:lang w:val="ro-RO"/>
        </w:rPr>
      </w:pPr>
    </w:p>
    <w:p w:rsidR="00C25001" w:rsidRPr="009E78AE" w:rsidRDefault="00C25001" w:rsidP="00D25A9E">
      <w:pPr>
        <w:rPr>
          <w:rFonts w:ascii="Arial" w:hAnsi="Arial" w:cs="Arial"/>
          <w:sz w:val="20"/>
          <w:szCs w:val="20"/>
          <w:lang w:val="ro-RO"/>
        </w:rPr>
      </w:pPr>
      <w:r w:rsidRPr="009E78AE">
        <w:rPr>
          <w:rFonts w:ascii="Arial" w:hAnsi="Arial" w:cs="Arial"/>
          <w:sz w:val="20"/>
          <w:szCs w:val="20"/>
          <w:lang w:val="ro-RO"/>
        </w:rPr>
        <w:t>Operator economic</w:t>
      </w:r>
    </w:p>
    <w:p w:rsidR="00C25001" w:rsidRPr="009E78AE" w:rsidRDefault="00C25001" w:rsidP="00D25A9E">
      <w:pPr>
        <w:rPr>
          <w:rFonts w:ascii="Arial" w:hAnsi="Arial" w:cs="Arial"/>
          <w:sz w:val="20"/>
          <w:szCs w:val="20"/>
          <w:lang w:val="ro-RO"/>
        </w:rPr>
      </w:pPr>
      <w:r w:rsidRPr="009E78AE">
        <w:rPr>
          <w:rFonts w:ascii="Arial" w:hAnsi="Arial" w:cs="Arial"/>
          <w:sz w:val="20"/>
          <w:szCs w:val="20"/>
          <w:lang w:val="ro-RO"/>
        </w:rPr>
        <w:t xml:space="preserve"> ................................ </w:t>
      </w:r>
    </w:p>
    <w:p w:rsidR="00C25001" w:rsidRPr="009E78AE" w:rsidRDefault="00C25001" w:rsidP="00D25A9E">
      <w:pPr>
        <w:rPr>
          <w:rFonts w:ascii="Arial" w:hAnsi="Arial" w:cs="Arial"/>
          <w:sz w:val="20"/>
          <w:szCs w:val="20"/>
          <w:lang w:val="ro-RO"/>
        </w:rPr>
      </w:pPr>
      <w:r w:rsidRPr="009E78AE">
        <w:rPr>
          <w:rFonts w:ascii="Arial" w:hAnsi="Arial" w:cs="Arial"/>
          <w:sz w:val="20"/>
          <w:szCs w:val="20"/>
          <w:lang w:val="ro-RO"/>
        </w:rPr>
        <w:t>(denumirea/numele)</w:t>
      </w:r>
    </w:p>
    <w:p w:rsidR="00C25001" w:rsidRPr="009E78AE" w:rsidRDefault="00C25001" w:rsidP="00D25A9E">
      <w:pPr>
        <w:jc w:val="right"/>
        <w:rPr>
          <w:rFonts w:ascii="Arial" w:hAnsi="Arial" w:cs="Arial"/>
          <w:b/>
          <w:bCs/>
          <w:sz w:val="20"/>
          <w:szCs w:val="20"/>
          <w:lang w:val="ro-RO"/>
        </w:rPr>
      </w:pPr>
    </w:p>
    <w:p w:rsidR="00C25001" w:rsidRPr="009E78AE" w:rsidRDefault="00C25001" w:rsidP="00D25A9E">
      <w:pPr>
        <w:rPr>
          <w:rFonts w:ascii="Arial" w:hAnsi="Arial" w:cs="Arial"/>
          <w:sz w:val="20"/>
          <w:szCs w:val="20"/>
          <w:lang w:val="ro-RO"/>
        </w:rPr>
      </w:pPr>
    </w:p>
    <w:p w:rsidR="00C25001" w:rsidRDefault="00C25001" w:rsidP="00D25A9E">
      <w:pPr>
        <w:spacing w:after="120"/>
        <w:jc w:val="both"/>
        <w:rPr>
          <w:rFonts w:ascii="Arial" w:hAnsi="Arial" w:cs="Arial"/>
          <w:sz w:val="20"/>
          <w:szCs w:val="20"/>
          <w:lang w:val="ro-RO"/>
        </w:rPr>
      </w:pPr>
    </w:p>
    <w:p w:rsidR="00C25001" w:rsidRDefault="00C25001" w:rsidP="00D25A9E">
      <w:pPr>
        <w:spacing w:after="120"/>
        <w:jc w:val="both"/>
        <w:rPr>
          <w:rFonts w:ascii="Arial" w:hAnsi="Arial" w:cs="Arial"/>
          <w:sz w:val="20"/>
          <w:szCs w:val="20"/>
          <w:lang w:val="ro-RO"/>
        </w:rPr>
      </w:pPr>
    </w:p>
    <w:p w:rsidR="00C25001" w:rsidRPr="009E78AE" w:rsidRDefault="00C25001" w:rsidP="00D25A9E">
      <w:pPr>
        <w:spacing w:after="120"/>
        <w:jc w:val="both"/>
        <w:rPr>
          <w:rFonts w:ascii="Arial" w:hAnsi="Arial" w:cs="Arial"/>
          <w:sz w:val="20"/>
          <w:szCs w:val="20"/>
          <w:lang w:val="ro-RO"/>
        </w:rPr>
      </w:pPr>
    </w:p>
    <w:p w:rsidR="00C25001" w:rsidRPr="009E78AE" w:rsidRDefault="00C25001" w:rsidP="00D25A9E">
      <w:pPr>
        <w:jc w:val="center"/>
        <w:rPr>
          <w:rFonts w:ascii="Arial" w:hAnsi="Arial" w:cs="Arial"/>
          <w:b/>
          <w:bCs/>
          <w:sz w:val="20"/>
          <w:szCs w:val="20"/>
          <w:lang w:val="ro-RO"/>
        </w:rPr>
      </w:pPr>
      <w:r w:rsidRPr="009E78AE">
        <w:rPr>
          <w:rFonts w:ascii="Arial" w:hAnsi="Arial" w:cs="Arial"/>
          <w:b/>
          <w:bCs/>
          <w:sz w:val="20"/>
          <w:szCs w:val="20"/>
          <w:lang w:val="ro-RO"/>
        </w:rPr>
        <w:t xml:space="preserve">DECLARAŢIE PRIVIND PARTEA/PĂRŢILE DIN CONTRACT </w:t>
      </w:r>
    </w:p>
    <w:p w:rsidR="00C25001" w:rsidRDefault="00C25001" w:rsidP="00D25A9E">
      <w:pPr>
        <w:jc w:val="center"/>
        <w:rPr>
          <w:rFonts w:ascii="Arial" w:hAnsi="Arial" w:cs="Arial"/>
          <w:b/>
          <w:bCs/>
          <w:sz w:val="20"/>
          <w:szCs w:val="20"/>
          <w:lang w:val="ro-RO"/>
        </w:rPr>
      </w:pPr>
      <w:r w:rsidRPr="009E78AE">
        <w:rPr>
          <w:rFonts w:ascii="Arial" w:hAnsi="Arial" w:cs="Arial"/>
          <w:b/>
          <w:bCs/>
          <w:sz w:val="20"/>
          <w:szCs w:val="20"/>
          <w:lang w:val="ro-RO"/>
        </w:rPr>
        <w:t>CARE SUNT ÎNDEPLINITE DE SUBCONTRACTANŢI</w:t>
      </w:r>
    </w:p>
    <w:p w:rsidR="00C25001" w:rsidRDefault="00C25001" w:rsidP="00D25A9E">
      <w:pPr>
        <w:jc w:val="center"/>
        <w:rPr>
          <w:rFonts w:ascii="Arial" w:hAnsi="Arial" w:cs="Arial"/>
          <w:b/>
          <w:bCs/>
          <w:sz w:val="20"/>
          <w:szCs w:val="20"/>
          <w:lang w:val="ro-RO"/>
        </w:rPr>
      </w:pPr>
    </w:p>
    <w:p w:rsidR="00C25001" w:rsidRPr="009E78AE" w:rsidRDefault="00C25001" w:rsidP="00D25A9E">
      <w:pPr>
        <w:jc w:val="center"/>
        <w:rPr>
          <w:rFonts w:ascii="Arial" w:hAnsi="Arial" w:cs="Arial"/>
          <w:b/>
          <w:bCs/>
          <w:sz w:val="20"/>
          <w:szCs w:val="20"/>
          <w:lang w:val="ro-RO"/>
        </w:rPr>
      </w:pPr>
    </w:p>
    <w:p w:rsidR="00C25001" w:rsidRPr="009E78AE" w:rsidRDefault="00C25001" w:rsidP="00D25A9E">
      <w:pPr>
        <w:rPr>
          <w:rFonts w:ascii="Arial" w:hAnsi="Arial" w:cs="Arial"/>
          <w:sz w:val="20"/>
          <w:szCs w:val="20"/>
          <w:lang w:val="ro-RO"/>
        </w:rPr>
      </w:pPr>
    </w:p>
    <w:p w:rsidR="00C25001" w:rsidRPr="009E78AE" w:rsidRDefault="00C25001" w:rsidP="00D25A9E">
      <w:pPr>
        <w:jc w:val="both"/>
        <w:rPr>
          <w:rFonts w:ascii="Arial" w:hAnsi="Arial" w:cs="Arial"/>
          <w:sz w:val="20"/>
          <w:szCs w:val="20"/>
          <w:lang w:val="ro-RO"/>
        </w:rPr>
      </w:pPr>
      <w:r w:rsidRPr="009E78AE">
        <w:rPr>
          <w:rFonts w:ascii="Arial" w:hAnsi="Arial" w:cs="Arial"/>
          <w:sz w:val="20"/>
          <w:szCs w:val="20"/>
          <w:lang w:val="ro-RO"/>
        </w:rPr>
        <w:tab/>
        <w:t xml:space="preserve">Subsemnatul......................., reprezentant împuternicit al .............................................. </w:t>
      </w:r>
      <w:r w:rsidRPr="009E78AE">
        <w:rPr>
          <w:rFonts w:ascii="Arial" w:hAnsi="Arial" w:cs="Arial"/>
          <w:i/>
          <w:iCs/>
          <w:sz w:val="20"/>
          <w:szCs w:val="20"/>
          <w:lang w:val="ro-RO"/>
        </w:rPr>
        <w:t>(denumirea/ numele şi sediul/ adresa ofertantului)</w:t>
      </w:r>
      <w:r w:rsidRPr="009E78AE">
        <w:rPr>
          <w:rFonts w:ascii="Arial" w:hAnsi="Arial" w:cs="Arial"/>
          <w:sz w:val="20"/>
          <w:szCs w:val="20"/>
          <w:lang w:val="ro-RO"/>
        </w:rPr>
        <w:t>, declar pe propria răspundere, sub sancţiunile aplicate faptei de fals în acte publice, că datele prezentate în tabelul anexat sunt reale.</w:t>
      </w:r>
    </w:p>
    <w:p w:rsidR="00C25001" w:rsidRPr="009E78AE" w:rsidRDefault="00C25001" w:rsidP="00D25A9E">
      <w:pPr>
        <w:jc w:val="both"/>
        <w:rPr>
          <w:rFonts w:ascii="Arial" w:hAnsi="Arial" w:cs="Arial"/>
          <w:sz w:val="20"/>
          <w:szCs w:val="20"/>
          <w:lang w:val="ro-RO"/>
        </w:rPr>
      </w:pPr>
      <w:r w:rsidRPr="009E78AE">
        <w:rPr>
          <w:rFonts w:ascii="Arial" w:hAnsi="Arial" w:cs="Arial"/>
          <w:sz w:val="20"/>
          <w:szCs w:val="20"/>
          <w:lang w:val="ro-RO"/>
        </w:rPr>
        <w:tab/>
        <w:t>Subsemnatul declar că informaţiile furnizate sunt complete şi corecte în fiecare d</w:t>
      </w:r>
      <w:r>
        <w:rPr>
          <w:rFonts w:ascii="Arial" w:hAnsi="Arial" w:cs="Arial"/>
          <w:sz w:val="20"/>
          <w:szCs w:val="20"/>
          <w:lang w:val="ro-RO"/>
        </w:rPr>
        <w:t xml:space="preserve">etaliu şi înteleg că entitatea contractanta are </w:t>
      </w:r>
      <w:r w:rsidRPr="009E78AE">
        <w:rPr>
          <w:rFonts w:ascii="Arial" w:hAnsi="Arial" w:cs="Arial"/>
          <w:sz w:val="20"/>
          <w:szCs w:val="20"/>
          <w:lang w:val="ro-RO"/>
        </w:rPr>
        <w:t>dreptul de a solicita, în scopul verificării şi confirmării declaraţiilor, situaţiilor şi documentelor care însoţesc oferta, orice informaţii suplimentare în scopul verificării datelor din prezenta declaraţie.</w:t>
      </w:r>
    </w:p>
    <w:p w:rsidR="00C25001" w:rsidRPr="009E78AE" w:rsidRDefault="00C25001" w:rsidP="00D25A9E">
      <w:pPr>
        <w:jc w:val="both"/>
        <w:rPr>
          <w:rFonts w:ascii="Arial" w:hAnsi="Arial" w:cs="Arial"/>
          <w:sz w:val="20"/>
          <w:szCs w:val="20"/>
          <w:lang w:val="ro-RO"/>
        </w:rPr>
      </w:pPr>
      <w:r w:rsidRPr="009E78AE">
        <w:rPr>
          <w:rFonts w:ascii="Arial" w:hAnsi="Arial" w:cs="Arial"/>
          <w:sz w:val="20"/>
          <w:szCs w:val="20"/>
          <w:lang w:val="ro-RO"/>
        </w:rPr>
        <w:tab/>
        <w:t xml:space="preserve">Subsemnatul autorizez prin prezenta orice instituţie, societate comercială, bancă, alte persoane juridice să furnizeze informaţii reprezentanţilor autorizaţi ai ................................ </w:t>
      </w:r>
      <w:r w:rsidRPr="009E78AE">
        <w:rPr>
          <w:rFonts w:ascii="Arial" w:hAnsi="Arial" w:cs="Arial"/>
          <w:i/>
          <w:iCs/>
          <w:sz w:val="20"/>
          <w:szCs w:val="20"/>
          <w:lang w:val="ro-RO"/>
        </w:rPr>
        <w:t>(denumirea şi adresa autorităţii contractante)</w:t>
      </w:r>
      <w:r w:rsidRPr="009E78AE">
        <w:rPr>
          <w:rFonts w:ascii="Arial" w:hAnsi="Arial" w:cs="Arial"/>
          <w:sz w:val="20"/>
          <w:szCs w:val="20"/>
          <w:lang w:val="ro-RO"/>
        </w:rPr>
        <w:t xml:space="preserve"> cu privire la orice aspect tehnic şi financiar în legatură cu activitatea noastră.</w:t>
      </w:r>
    </w:p>
    <w:p w:rsidR="00C25001" w:rsidRPr="009E78AE" w:rsidRDefault="00C25001" w:rsidP="00D25A9E">
      <w:pPr>
        <w:jc w:val="both"/>
        <w:rPr>
          <w:rFonts w:ascii="Arial" w:hAnsi="Arial" w:cs="Arial"/>
          <w:sz w:val="20"/>
          <w:szCs w:val="20"/>
          <w:lang w:val="ro-RO"/>
        </w:rPr>
      </w:pPr>
    </w:p>
    <w:p w:rsidR="00C25001" w:rsidRDefault="00C25001" w:rsidP="00D25A9E">
      <w:pPr>
        <w:jc w:val="both"/>
        <w:rPr>
          <w:rFonts w:ascii="Arial" w:hAnsi="Arial" w:cs="Arial"/>
          <w:sz w:val="20"/>
          <w:szCs w:val="20"/>
          <w:lang w:val="ro-RO"/>
        </w:rPr>
      </w:pPr>
    </w:p>
    <w:p w:rsidR="00C25001" w:rsidRDefault="00C25001" w:rsidP="00D25A9E">
      <w:pPr>
        <w:jc w:val="both"/>
        <w:rPr>
          <w:rFonts w:ascii="Arial" w:hAnsi="Arial" w:cs="Arial"/>
          <w:sz w:val="20"/>
          <w:szCs w:val="20"/>
          <w:lang w:val="ro-RO"/>
        </w:rPr>
      </w:pPr>
    </w:p>
    <w:p w:rsidR="00C25001" w:rsidRPr="009E78AE" w:rsidRDefault="00C25001" w:rsidP="00D25A9E">
      <w:pPr>
        <w:jc w:val="both"/>
        <w:rPr>
          <w:rFonts w:ascii="Arial" w:hAnsi="Arial" w:cs="Arial"/>
          <w:sz w:val="20"/>
          <w:szCs w:val="20"/>
          <w:lang w:val="ro-RO"/>
        </w:rPr>
      </w:pPr>
    </w:p>
    <w:p w:rsidR="00C25001" w:rsidRPr="009E78AE" w:rsidRDefault="00C25001" w:rsidP="00D25A9E">
      <w:pPr>
        <w:jc w:val="both"/>
        <w:rPr>
          <w:rFonts w:ascii="Arial" w:hAnsi="Arial" w:cs="Arial"/>
          <w:sz w:val="20"/>
          <w:szCs w:val="20"/>
          <w:lang w:val="ro-RO"/>
        </w:rPr>
      </w:pPr>
    </w:p>
    <w:p w:rsidR="00C25001" w:rsidRPr="009E78AE" w:rsidRDefault="00C25001" w:rsidP="00D25A9E">
      <w:pPr>
        <w:pStyle w:val="StyletextTimesNewRoman14ptLinespacingsingle"/>
        <w:rPr>
          <w:rFonts w:ascii="Arial" w:hAnsi="Arial" w:cs="Arial"/>
          <w:sz w:val="20"/>
          <w:szCs w:val="20"/>
          <w:lang w:val="ro-RO"/>
        </w:rPr>
      </w:pPr>
      <w:r w:rsidRPr="009E78AE">
        <w:rPr>
          <w:rFonts w:ascii="Arial" w:hAnsi="Arial" w:cs="Arial"/>
          <w:sz w:val="20"/>
          <w:szCs w:val="20"/>
          <w:lang w:val="ro-RO"/>
        </w:rPr>
        <w:t>Semnătură: ..................................................................................</w:t>
      </w:r>
    </w:p>
    <w:p w:rsidR="00C25001" w:rsidRPr="009E78AE" w:rsidRDefault="00C25001" w:rsidP="00D25A9E">
      <w:pPr>
        <w:pStyle w:val="text"/>
        <w:widowControl/>
        <w:spacing w:before="120" w:line="240" w:lineRule="auto"/>
        <w:rPr>
          <w:i/>
          <w:iCs/>
          <w:sz w:val="20"/>
          <w:szCs w:val="20"/>
          <w:lang w:val="ro-RO"/>
        </w:rPr>
      </w:pPr>
      <w:r w:rsidRPr="009E78AE">
        <w:rPr>
          <w:sz w:val="20"/>
          <w:szCs w:val="20"/>
          <w:lang w:val="ro-RO"/>
        </w:rPr>
        <w:t>(</w:t>
      </w:r>
      <w:r w:rsidRPr="009E78AE">
        <w:rPr>
          <w:i/>
          <w:iCs/>
          <w:sz w:val="20"/>
          <w:szCs w:val="20"/>
          <w:lang w:val="ro-RO"/>
        </w:rPr>
        <w:t>persoana sau persoanele autorizate să semneze în numele Ofertantului)</w:t>
      </w:r>
    </w:p>
    <w:p w:rsidR="00C25001" w:rsidRDefault="00C25001" w:rsidP="00D25A9E">
      <w:pPr>
        <w:pStyle w:val="text"/>
        <w:widowControl/>
        <w:spacing w:before="120" w:line="240" w:lineRule="auto"/>
        <w:rPr>
          <w:i/>
          <w:iCs/>
          <w:sz w:val="20"/>
          <w:szCs w:val="20"/>
          <w:lang w:val="ro-RO"/>
        </w:rPr>
      </w:pPr>
      <w:r w:rsidRPr="009E78AE">
        <w:rPr>
          <w:i/>
          <w:iCs/>
          <w:sz w:val="20"/>
          <w:szCs w:val="20"/>
          <w:lang w:val="ro-RO"/>
        </w:rPr>
        <w:t>L.S</w:t>
      </w:r>
    </w:p>
    <w:p w:rsidR="00C25001" w:rsidRPr="009E78AE" w:rsidRDefault="00C25001" w:rsidP="00D25A9E">
      <w:pPr>
        <w:pStyle w:val="text"/>
        <w:widowControl/>
        <w:spacing w:before="120" w:line="240" w:lineRule="auto"/>
        <w:rPr>
          <w:sz w:val="20"/>
          <w:szCs w:val="20"/>
          <w:lang w:val="ro-RO"/>
        </w:rPr>
      </w:pPr>
    </w:p>
    <w:p w:rsidR="00C25001" w:rsidRPr="009E78AE" w:rsidRDefault="00C25001" w:rsidP="00D25A9E">
      <w:pPr>
        <w:pStyle w:val="StyletextTimesNewRoman14ptLinespacingsingle"/>
        <w:rPr>
          <w:rFonts w:ascii="Arial" w:hAnsi="Arial" w:cs="Arial"/>
          <w:sz w:val="20"/>
          <w:szCs w:val="20"/>
          <w:lang w:val="ro-RO"/>
        </w:rPr>
      </w:pPr>
      <w:r w:rsidRPr="009E78AE">
        <w:rPr>
          <w:rFonts w:ascii="Arial" w:hAnsi="Arial" w:cs="Arial"/>
          <w:sz w:val="20"/>
          <w:szCs w:val="20"/>
          <w:lang w:val="ro-RO"/>
        </w:rPr>
        <w:t>Data:.....................</w:t>
      </w:r>
    </w:p>
    <w:p w:rsidR="00C25001" w:rsidRPr="009E78AE" w:rsidRDefault="00C25001" w:rsidP="00D25A9E">
      <w:pPr>
        <w:rPr>
          <w:rFonts w:ascii="Arial" w:hAnsi="Arial" w:cs="Arial"/>
          <w:sz w:val="20"/>
          <w:szCs w:val="20"/>
          <w:lang w:val="ro-RO"/>
        </w:rPr>
      </w:pPr>
    </w:p>
    <w:p w:rsidR="00C25001" w:rsidRPr="009E78AE" w:rsidRDefault="00C25001" w:rsidP="00D25A9E">
      <w:pPr>
        <w:rPr>
          <w:rFonts w:ascii="Arial" w:hAnsi="Arial" w:cs="Arial"/>
          <w:sz w:val="20"/>
          <w:szCs w:val="20"/>
          <w:lang w:val="ro-RO"/>
        </w:rPr>
        <w:sectPr w:rsidR="00C25001" w:rsidRPr="009E78AE" w:rsidSect="00B90D03">
          <w:footerReference w:type="default" r:id="rId7"/>
          <w:pgSz w:w="11906" w:h="16838" w:code="9"/>
          <w:pgMar w:top="180" w:right="851" w:bottom="180" w:left="480" w:header="708" w:footer="708" w:gutter="0"/>
          <w:cols w:space="708"/>
          <w:docGrid w:linePitch="360"/>
        </w:sectPr>
      </w:pPr>
    </w:p>
    <w:p w:rsidR="00C25001" w:rsidRPr="00D25A9E" w:rsidRDefault="00C25001" w:rsidP="00D25A9E">
      <w:pPr>
        <w:rPr>
          <w:rFonts w:ascii="Arial" w:hAnsi="Arial" w:cs="Arial"/>
          <w:b/>
          <w:bCs/>
          <w:sz w:val="20"/>
          <w:szCs w:val="20"/>
          <w:lang w:val="ro-RO"/>
        </w:rPr>
      </w:pP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Pr>
          <w:rFonts w:ascii="Arial" w:hAnsi="Arial" w:cs="Arial"/>
          <w:sz w:val="20"/>
          <w:szCs w:val="20"/>
          <w:lang w:val="ro-RO"/>
        </w:rPr>
        <w:tab/>
      </w:r>
      <w:r w:rsidRPr="00D25A9E">
        <w:rPr>
          <w:rFonts w:ascii="Arial" w:hAnsi="Arial" w:cs="Arial"/>
          <w:b/>
          <w:bCs/>
          <w:sz w:val="20"/>
          <w:szCs w:val="20"/>
          <w:lang w:val="ro-RO"/>
        </w:rPr>
        <w:t xml:space="preserve">     Anexa</w:t>
      </w:r>
    </w:p>
    <w:p w:rsidR="00C25001" w:rsidRPr="009E78AE" w:rsidRDefault="00C25001" w:rsidP="00D25A9E">
      <w:pPr>
        <w:jc w:val="right"/>
        <w:rPr>
          <w:rFonts w:ascii="Arial" w:hAnsi="Arial" w:cs="Arial"/>
          <w:b/>
          <w:bCs/>
          <w:i/>
          <w:iCs/>
          <w:sz w:val="20"/>
          <w:szCs w:val="20"/>
          <w:lang w:val="ro-RO"/>
        </w:rPr>
      </w:pPr>
    </w:p>
    <w:tbl>
      <w:tblPr>
        <w:tblW w:w="1542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51"/>
        <w:gridCol w:w="1726"/>
        <w:gridCol w:w="2094"/>
        <w:gridCol w:w="2594"/>
        <w:gridCol w:w="1726"/>
        <w:gridCol w:w="2714"/>
        <w:gridCol w:w="2718"/>
      </w:tblGrid>
      <w:tr w:rsidR="00C25001" w:rsidRPr="009E78AE">
        <w:trPr>
          <w:trHeight w:val="974"/>
        </w:trPr>
        <w:tc>
          <w:tcPr>
            <w:tcW w:w="1851" w:type="dxa"/>
            <w:vAlign w:val="center"/>
          </w:tcPr>
          <w:p w:rsidR="00C25001" w:rsidRPr="009E78AE" w:rsidRDefault="00C25001" w:rsidP="001D1AF4">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 xml:space="preserve">Denumirea subcontractantului </w:t>
            </w:r>
          </w:p>
        </w:tc>
        <w:tc>
          <w:tcPr>
            <w:tcW w:w="1726" w:type="dxa"/>
            <w:vAlign w:val="center"/>
          </w:tcPr>
          <w:p w:rsidR="00C25001" w:rsidRPr="009E78AE" w:rsidRDefault="00C25001" w:rsidP="001D1AF4">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Adresa sediului social</w:t>
            </w:r>
          </w:p>
        </w:tc>
        <w:tc>
          <w:tcPr>
            <w:tcW w:w="2094" w:type="dxa"/>
            <w:vAlign w:val="center"/>
          </w:tcPr>
          <w:p w:rsidR="00C25001" w:rsidRPr="009E78AE" w:rsidRDefault="00C25001" w:rsidP="001D1AF4">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Obiecte de activitate relevante ale subcontractantului</w:t>
            </w:r>
          </w:p>
        </w:tc>
        <w:tc>
          <w:tcPr>
            <w:tcW w:w="2594" w:type="dxa"/>
            <w:vAlign w:val="center"/>
          </w:tcPr>
          <w:p w:rsidR="00C25001" w:rsidRPr="009E78AE" w:rsidRDefault="00C25001" w:rsidP="001D1AF4">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Activităţi pe care le va executa în cadrul contractului</w:t>
            </w:r>
          </w:p>
        </w:tc>
        <w:tc>
          <w:tcPr>
            <w:tcW w:w="1726" w:type="dxa"/>
            <w:vAlign w:val="center"/>
          </w:tcPr>
          <w:p w:rsidR="00C25001" w:rsidRPr="009E78AE" w:rsidRDefault="00C25001" w:rsidP="001D1AF4">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 din valoarea contractului</w:t>
            </w:r>
          </w:p>
        </w:tc>
        <w:tc>
          <w:tcPr>
            <w:tcW w:w="2714" w:type="dxa"/>
            <w:vAlign w:val="center"/>
          </w:tcPr>
          <w:p w:rsidR="00C25001" w:rsidRPr="009E78AE" w:rsidRDefault="00C25001" w:rsidP="001D1AF4">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Nume şi prenume</w:t>
            </w:r>
          </w:p>
          <w:p w:rsidR="00C25001" w:rsidRPr="009E78AE" w:rsidRDefault="00C25001" w:rsidP="001D1AF4">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Reprezentant legal</w:t>
            </w:r>
          </w:p>
        </w:tc>
        <w:tc>
          <w:tcPr>
            <w:tcW w:w="2718" w:type="dxa"/>
            <w:vAlign w:val="center"/>
          </w:tcPr>
          <w:p w:rsidR="00C25001" w:rsidRPr="009E78AE" w:rsidRDefault="00C25001" w:rsidP="001D1AF4">
            <w:pPr>
              <w:overflowPunct w:val="0"/>
              <w:autoSpaceDE w:val="0"/>
              <w:autoSpaceDN w:val="0"/>
              <w:adjustRightInd w:val="0"/>
              <w:spacing w:before="60" w:after="60"/>
              <w:jc w:val="center"/>
              <w:textAlignment w:val="baseline"/>
              <w:rPr>
                <w:rFonts w:ascii="Arial" w:hAnsi="Arial" w:cs="Arial"/>
                <w:b/>
                <w:bCs/>
                <w:sz w:val="20"/>
                <w:szCs w:val="20"/>
                <w:lang w:val="ro-RO"/>
              </w:rPr>
            </w:pPr>
            <w:r w:rsidRPr="009E78AE">
              <w:rPr>
                <w:rFonts w:ascii="Arial" w:hAnsi="Arial" w:cs="Arial"/>
                <w:b/>
                <w:bCs/>
                <w:sz w:val="20"/>
                <w:szCs w:val="20"/>
                <w:lang w:val="ro-RO"/>
              </w:rPr>
              <w:t>Acord subcontractant, cu specimen de semnătură şi ştampilă</w:t>
            </w:r>
          </w:p>
        </w:tc>
      </w:tr>
      <w:tr w:rsidR="00C25001" w:rsidRPr="009E78AE">
        <w:trPr>
          <w:trHeight w:val="398"/>
        </w:trPr>
        <w:tc>
          <w:tcPr>
            <w:tcW w:w="15423" w:type="dxa"/>
            <w:gridSpan w:val="7"/>
            <w:shd w:val="clear" w:color="auto" w:fill="E0E0E0"/>
          </w:tcPr>
          <w:p w:rsidR="00C25001" w:rsidRPr="009E78AE" w:rsidRDefault="00C25001" w:rsidP="001D1AF4">
            <w:pPr>
              <w:overflowPunct w:val="0"/>
              <w:autoSpaceDE w:val="0"/>
              <w:autoSpaceDN w:val="0"/>
              <w:adjustRightInd w:val="0"/>
              <w:spacing w:before="60" w:after="60"/>
              <w:textAlignment w:val="baseline"/>
              <w:rPr>
                <w:rFonts w:ascii="Arial" w:hAnsi="Arial" w:cs="Arial"/>
                <w:b/>
                <w:bCs/>
                <w:sz w:val="20"/>
                <w:szCs w:val="20"/>
                <w:lang w:val="ro-RO"/>
              </w:rPr>
            </w:pPr>
            <w:r w:rsidRPr="009E78AE">
              <w:rPr>
                <w:rFonts w:ascii="Arial" w:hAnsi="Arial" w:cs="Arial"/>
                <w:b/>
                <w:bCs/>
                <w:sz w:val="20"/>
                <w:szCs w:val="20"/>
                <w:lang w:val="ro-RO"/>
              </w:rPr>
              <w:t>Subcontractant 1</w:t>
            </w:r>
          </w:p>
        </w:tc>
      </w:tr>
      <w:tr w:rsidR="00C25001" w:rsidRPr="009E78AE">
        <w:trPr>
          <w:trHeight w:val="1432"/>
        </w:trPr>
        <w:tc>
          <w:tcPr>
            <w:tcW w:w="1851" w:type="dxa"/>
          </w:tcPr>
          <w:p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p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tc>
        <w:tc>
          <w:tcPr>
            <w:tcW w:w="1726" w:type="dxa"/>
          </w:tcPr>
          <w:p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tc>
        <w:tc>
          <w:tcPr>
            <w:tcW w:w="2094" w:type="dxa"/>
          </w:tcPr>
          <w:p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tc>
        <w:tc>
          <w:tcPr>
            <w:tcW w:w="2594" w:type="dxa"/>
          </w:tcPr>
          <w:p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tc>
        <w:tc>
          <w:tcPr>
            <w:tcW w:w="1726" w:type="dxa"/>
          </w:tcPr>
          <w:p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tc>
        <w:tc>
          <w:tcPr>
            <w:tcW w:w="2714" w:type="dxa"/>
          </w:tcPr>
          <w:p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tc>
        <w:tc>
          <w:tcPr>
            <w:tcW w:w="2718" w:type="dxa"/>
          </w:tcPr>
          <w:p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Persoana autorizată:</w:t>
            </w:r>
          </w:p>
          <w:p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w:t>
            </w:r>
          </w:p>
          <w:p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Semnătură:</w:t>
            </w:r>
          </w:p>
          <w:p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w:t>
            </w:r>
          </w:p>
        </w:tc>
      </w:tr>
      <w:tr w:rsidR="00C25001" w:rsidRPr="009E78AE">
        <w:trPr>
          <w:trHeight w:val="398"/>
        </w:trPr>
        <w:tc>
          <w:tcPr>
            <w:tcW w:w="15423" w:type="dxa"/>
            <w:gridSpan w:val="7"/>
            <w:shd w:val="clear" w:color="auto" w:fill="E0E0E0"/>
          </w:tcPr>
          <w:p w:rsidR="00C25001" w:rsidRPr="009E78AE" w:rsidRDefault="00C25001" w:rsidP="001D1AF4">
            <w:pPr>
              <w:overflowPunct w:val="0"/>
              <w:autoSpaceDE w:val="0"/>
              <w:autoSpaceDN w:val="0"/>
              <w:adjustRightInd w:val="0"/>
              <w:spacing w:before="60" w:after="60"/>
              <w:textAlignment w:val="baseline"/>
              <w:rPr>
                <w:rFonts w:ascii="Arial" w:hAnsi="Arial" w:cs="Arial"/>
                <w:b/>
                <w:bCs/>
                <w:sz w:val="20"/>
                <w:szCs w:val="20"/>
                <w:lang w:val="ro-RO"/>
              </w:rPr>
            </w:pPr>
            <w:r w:rsidRPr="009E78AE">
              <w:rPr>
                <w:rFonts w:ascii="Arial" w:hAnsi="Arial" w:cs="Arial"/>
                <w:b/>
                <w:bCs/>
                <w:sz w:val="20"/>
                <w:szCs w:val="20"/>
                <w:lang w:val="ro-RO"/>
              </w:rPr>
              <w:t>Subcontractant ......</w:t>
            </w:r>
          </w:p>
        </w:tc>
      </w:tr>
      <w:tr w:rsidR="00C25001" w:rsidRPr="009E78AE">
        <w:trPr>
          <w:trHeight w:val="1446"/>
        </w:trPr>
        <w:tc>
          <w:tcPr>
            <w:tcW w:w="1851" w:type="dxa"/>
          </w:tcPr>
          <w:p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p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tc>
        <w:tc>
          <w:tcPr>
            <w:tcW w:w="1726" w:type="dxa"/>
          </w:tcPr>
          <w:p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tc>
        <w:tc>
          <w:tcPr>
            <w:tcW w:w="2094" w:type="dxa"/>
          </w:tcPr>
          <w:p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tc>
        <w:tc>
          <w:tcPr>
            <w:tcW w:w="2594" w:type="dxa"/>
          </w:tcPr>
          <w:p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tc>
        <w:tc>
          <w:tcPr>
            <w:tcW w:w="1726" w:type="dxa"/>
          </w:tcPr>
          <w:p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tc>
        <w:tc>
          <w:tcPr>
            <w:tcW w:w="2714" w:type="dxa"/>
          </w:tcPr>
          <w:p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p>
        </w:tc>
        <w:tc>
          <w:tcPr>
            <w:tcW w:w="2718" w:type="dxa"/>
          </w:tcPr>
          <w:p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Persoana autorizată:</w:t>
            </w:r>
          </w:p>
          <w:p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w:t>
            </w:r>
          </w:p>
          <w:p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Semnătură:</w:t>
            </w:r>
          </w:p>
          <w:p w:rsidR="00C25001" w:rsidRPr="009E78AE" w:rsidRDefault="00C25001" w:rsidP="001D1AF4">
            <w:pPr>
              <w:overflowPunct w:val="0"/>
              <w:autoSpaceDE w:val="0"/>
              <w:autoSpaceDN w:val="0"/>
              <w:adjustRightInd w:val="0"/>
              <w:spacing w:before="60" w:after="60"/>
              <w:textAlignment w:val="baseline"/>
              <w:rPr>
                <w:rFonts w:ascii="Arial" w:hAnsi="Arial" w:cs="Arial"/>
                <w:sz w:val="20"/>
                <w:szCs w:val="20"/>
                <w:lang w:val="ro-RO"/>
              </w:rPr>
            </w:pPr>
            <w:r w:rsidRPr="009E78AE">
              <w:rPr>
                <w:rFonts w:ascii="Arial" w:hAnsi="Arial" w:cs="Arial"/>
                <w:sz w:val="20"/>
                <w:szCs w:val="20"/>
                <w:lang w:val="ro-RO"/>
              </w:rPr>
              <w:t>.............................................</w:t>
            </w:r>
          </w:p>
        </w:tc>
      </w:tr>
    </w:tbl>
    <w:p w:rsidR="00C25001" w:rsidRDefault="00C25001" w:rsidP="00D25A9E">
      <w:pPr>
        <w:pStyle w:val="StyletextTimesNewRoman14ptLinespacingsingle"/>
        <w:spacing w:before="0"/>
        <w:jc w:val="left"/>
        <w:rPr>
          <w:rFonts w:ascii="Arial" w:hAnsi="Arial" w:cs="Arial"/>
          <w:sz w:val="20"/>
          <w:szCs w:val="20"/>
          <w:lang w:val="ro-RO"/>
        </w:rPr>
      </w:pPr>
    </w:p>
    <w:p w:rsidR="00C25001" w:rsidRDefault="00C25001" w:rsidP="00D25A9E">
      <w:pPr>
        <w:pStyle w:val="StyletextTimesNewRoman14ptLinespacingsingle"/>
        <w:spacing w:before="0"/>
        <w:jc w:val="left"/>
        <w:rPr>
          <w:rFonts w:ascii="Arial" w:hAnsi="Arial" w:cs="Arial"/>
          <w:sz w:val="20"/>
          <w:szCs w:val="20"/>
          <w:lang w:val="ro-RO"/>
        </w:rPr>
      </w:pPr>
    </w:p>
    <w:p w:rsidR="00C25001" w:rsidRDefault="00C25001" w:rsidP="00D25A9E">
      <w:pPr>
        <w:pStyle w:val="StyletextTimesNewRoman14ptLinespacingsingle"/>
        <w:spacing w:before="0"/>
        <w:jc w:val="left"/>
        <w:rPr>
          <w:rFonts w:ascii="Arial" w:hAnsi="Arial" w:cs="Arial"/>
          <w:sz w:val="20"/>
          <w:szCs w:val="20"/>
          <w:lang w:val="ro-RO"/>
        </w:rPr>
      </w:pPr>
    </w:p>
    <w:p w:rsidR="00C25001" w:rsidRPr="009E78AE" w:rsidRDefault="00C25001" w:rsidP="00D25A9E">
      <w:pPr>
        <w:pStyle w:val="StyletextTimesNewRoman14ptLinespacingsingle"/>
        <w:spacing w:before="0"/>
        <w:jc w:val="left"/>
        <w:rPr>
          <w:rFonts w:ascii="Arial" w:hAnsi="Arial" w:cs="Arial"/>
          <w:sz w:val="20"/>
          <w:szCs w:val="20"/>
          <w:lang w:val="ro-RO"/>
        </w:rPr>
      </w:pPr>
    </w:p>
    <w:p w:rsidR="00C25001" w:rsidRPr="009E78AE" w:rsidRDefault="00C25001" w:rsidP="00D25A9E">
      <w:pPr>
        <w:pStyle w:val="StyletextTimesNewRoman14ptLinespacingsingle"/>
        <w:spacing w:before="0"/>
        <w:jc w:val="left"/>
        <w:rPr>
          <w:rFonts w:ascii="Arial" w:hAnsi="Arial" w:cs="Arial"/>
          <w:sz w:val="20"/>
          <w:szCs w:val="20"/>
          <w:lang w:val="ro-RO"/>
        </w:rPr>
      </w:pPr>
      <w:r w:rsidRPr="009E78AE">
        <w:rPr>
          <w:rFonts w:ascii="Arial" w:hAnsi="Arial" w:cs="Arial"/>
          <w:sz w:val="20"/>
          <w:szCs w:val="20"/>
          <w:lang w:val="ro-RO"/>
        </w:rPr>
        <w:t>Data:.....................</w:t>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r>
      <w:r w:rsidRPr="009E78AE">
        <w:rPr>
          <w:rFonts w:ascii="Arial" w:hAnsi="Arial" w:cs="Arial"/>
          <w:sz w:val="20"/>
          <w:szCs w:val="20"/>
          <w:lang w:val="ro-RO"/>
        </w:rPr>
        <w:tab/>
        <w:t>Semnătură: ..................................................................................</w:t>
      </w:r>
    </w:p>
    <w:p w:rsidR="00C25001" w:rsidRPr="009E78AE" w:rsidRDefault="00C25001" w:rsidP="00D25A9E">
      <w:pPr>
        <w:pStyle w:val="text"/>
        <w:widowControl/>
        <w:spacing w:before="0" w:after="120" w:line="240" w:lineRule="auto"/>
        <w:ind w:left="6480" w:firstLine="720"/>
        <w:jc w:val="left"/>
        <w:rPr>
          <w:sz w:val="20"/>
          <w:szCs w:val="20"/>
          <w:lang w:val="ro-RO"/>
        </w:rPr>
      </w:pPr>
      <w:r w:rsidRPr="009E78AE">
        <w:rPr>
          <w:sz w:val="20"/>
          <w:szCs w:val="20"/>
          <w:lang w:val="ro-RO"/>
        </w:rPr>
        <w:t>(</w:t>
      </w:r>
      <w:r w:rsidRPr="009E78AE">
        <w:rPr>
          <w:i/>
          <w:iCs/>
          <w:sz w:val="20"/>
          <w:szCs w:val="20"/>
          <w:lang w:val="ro-RO"/>
        </w:rPr>
        <w:t>persoana sau persoanele autorizate să semneze în numele Ofertantului)</w:t>
      </w:r>
    </w:p>
    <w:p w:rsidR="00C25001" w:rsidRPr="009E78AE" w:rsidRDefault="00C25001" w:rsidP="00D25A9E">
      <w:pPr>
        <w:rPr>
          <w:rFonts w:ascii="Arial" w:hAnsi="Arial" w:cs="Arial"/>
          <w:sz w:val="20"/>
          <w:szCs w:val="20"/>
          <w:lang w:val="ro-RO"/>
        </w:rPr>
      </w:pPr>
    </w:p>
    <w:p w:rsidR="00C25001" w:rsidRPr="009E78AE" w:rsidRDefault="00C25001" w:rsidP="00B67333">
      <w:pPr>
        <w:jc w:val="both"/>
        <w:rPr>
          <w:rFonts w:ascii="Arial" w:hAnsi="Arial" w:cs="Arial"/>
          <w:sz w:val="20"/>
          <w:szCs w:val="20"/>
          <w:lang w:val="ro-RO"/>
        </w:rPr>
      </w:pPr>
    </w:p>
    <w:sectPr w:rsidR="00C25001" w:rsidRPr="009E78AE" w:rsidSect="00D25A9E">
      <w:pgSz w:w="16838" w:h="11906" w:orient="landscape" w:code="9"/>
      <w:pgMar w:top="1440" w:right="249" w:bottom="839" w:left="8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001" w:rsidRDefault="00C25001">
      <w:r>
        <w:separator/>
      </w:r>
    </w:p>
  </w:endnote>
  <w:endnote w:type="continuationSeparator" w:id="0">
    <w:p w:rsidR="00C25001" w:rsidRDefault="00C250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EHBNCC+TimesNewRoman,Bold">
    <w:altName w:val="Times New Roman"/>
    <w:panose1 w:val="00000000000000000000"/>
    <w:charset w:val="EE"/>
    <w:family w:val="roman"/>
    <w:notTrueType/>
    <w:pitch w:val="default"/>
    <w:sig w:usb0="00000005" w:usb1="00000000" w:usb2="00000000" w:usb3="00000000" w:csb0="00000002" w:csb1="00000000"/>
  </w:font>
  <w:font w:name="Times New Roman (ro)">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Black">
    <w:panose1 w:val="020B0A04020102020204"/>
    <w:charset w:val="EE"/>
    <w:family w:val="swiss"/>
    <w:pitch w:val="variable"/>
    <w:sig w:usb0="00000287" w:usb1="00000000" w:usb2="00000000" w:usb3="00000000" w:csb0="0000009F" w:csb1="00000000"/>
  </w:font>
  <w:font w:name="MS Mincho">
    <w:altName w:val="?l?r ??fc"/>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001" w:rsidRDefault="00C25001">
    <w:pPr>
      <w:pStyle w:val="Footer"/>
      <w:jc w:val="center"/>
    </w:pPr>
  </w:p>
  <w:p w:rsidR="00C25001" w:rsidRDefault="00C250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001" w:rsidRDefault="00C25001">
      <w:r>
        <w:separator/>
      </w:r>
    </w:p>
  </w:footnote>
  <w:footnote w:type="continuationSeparator" w:id="0">
    <w:p w:rsidR="00C25001" w:rsidRDefault="00C250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BC361956"/>
    <w:lvl w:ilvl="0">
      <w:start w:val="1"/>
      <w:numFmt w:val="bullet"/>
      <w:lvlText w:val=""/>
      <w:lvlJc w:val="left"/>
      <w:pPr>
        <w:tabs>
          <w:tab w:val="num" w:pos="1209"/>
        </w:tabs>
        <w:ind w:left="1209" w:hanging="360"/>
      </w:pPr>
      <w:rPr>
        <w:rFonts w:ascii="Symbol" w:hAnsi="Symbol" w:cs="Symbol" w:hint="default"/>
      </w:rPr>
    </w:lvl>
  </w:abstractNum>
  <w:abstractNum w:abstractNumId="1">
    <w:nsid w:val="FFFFFF89"/>
    <w:multiLevelType w:val="singleLevel"/>
    <w:tmpl w:val="3B6622C0"/>
    <w:lvl w:ilvl="0">
      <w:start w:val="1"/>
      <w:numFmt w:val="bullet"/>
      <w:lvlText w:val=""/>
      <w:lvlJc w:val="left"/>
      <w:pPr>
        <w:tabs>
          <w:tab w:val="num" w:pos="360"/>
        </w:tabs>
        <w:ind w:left="360" w:hanging="360"/>
      </w:pPr>
      <w:rPr>
        <w:rFonts w:ascii="Symbol" w:hAnsi="Symbol" w:cs="Symbol" w:hint="default"/>
      </w:rPr>
    </w:lvl>
  </w:abstractNum>
  <w:abstractNum w:abstractNumId="2">
    <w:nsid w:val="031B5471"/>
    <w:multiLevelType w:val="hybridMultilevel"/>
    <w:tmpl w:val="784676B4"/>
    <w:lvl w:ilvl="0" w:tplc="04180001">
      <w:start w:val="1"/>
      <w:numFmt w:val="bullet"/>
      <w:lvlText w:val=""/>
      <w:lvlJc w:val="left"/>
      <w:pPr>
        <w:tabs>
          <w:tab w:val="num" w:pos="720"/>
        </w:tabs>
        <w:ind w:left="720" w:hanging="360"/>
      </w:pPr>
      <w:rPr>
        <w:rFonts w:ascii="Symbol" w:hAnsi="Symbol" w:cs="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abstractNum w:abstractNumId="3">
    <w:nsid w:val="0F351030"/>
    <w:multiLevelType w:val="hybridMultilevel"/>
    <w:tmpl w:val="E3E8DB46"/>
    <w:lvl w:ilvl="0" w:tplc="2E40CB68">
      <w:start w:val="1"/>
      <w:numFmt w:val="lowerLetter"/>
      <w:lvlText w:val="%1)"/>
      <w:lvlJc w:val="left"/>
      <w:pPr>
        <w:ind w:left="600" w:hanging="360"/>
      </w:pPr>
    </w:lvl>
    <w:lvl w:ilvl="1" w:tplc="04090019">
      <w:start w:val="1"/>
      <w:numFmt w:val="lowerLetter"/>
      <w:lvlText w:val="%2."/>
      <w:lvlJc w:val="left"/>
      <w:pPr>
        <w:ind w:left="1320" w:hanging="360"/>
      </w:pPr>
    </w:lvl>
    <w:lvl w:ilvl="2" w:tplc="0409001B">
      <w:start w:val="1"/>
      <w:numFmt w:val="lowerRoman"/>
      <w:lvlText w:val="%3."/>
      <w:lvlJc w:val="right"/>
      <w:pPr>
        <w:ind w:left="2040" w:hanging="180"/>
      </w:pPr>
    </w:lvl>
    <w:lvl w:ilvl="3" w:tplc="0409000F">
      <w:start w:val="1"/>
      <w:numFmt w:val="decimal"/>
      <w:lvlText w:val="%4."/>
      <w:lvlJc w:val="left"/>
      <w:pPr>
        <w:ind w:left="2760" w:hanging="360"/>
      </w:pPr>
    </w:lvl>
    <w:lvl w:ilvl="4" w:tplc="04090019">
      <w:start w:val="1"/>
      <w:numFmt w:val="lowerLetter"/>
      <w:lvlText w:val="%5."/>
      <w:lvlJc w:val="left"/>
      <w:pPr>
        <w:ind w:left="3480" w:hanging="360"/>
      </w:pPr>
    </w:lvl>
    <w:lvl w:ilvl="5" w:tplc="0409001B">
      <w:start w:val="1"/>
      <w:numFmt w:val="lowerRoman"/>
      <w:lvlText w:val="%6."/>
      <w:lvlJc w:val="right"/>
      <w:pPr>
        <w:ind w:left="4200" w:hanging="180"/>
      </w:pPr>
    </w:lvl>
    <w:lvl w:ilvl="6" w:tplc="0409000F">
      <w:start w:val="1"/>
      <w:numFmt w:val="decimal"/>
      <w:lvlText w:val="%7."/>
      <w:lvlJc w:val="left"/>
      <w:pPr>
        <w:ind w:left="4920" w:hanging="360"/>
      </w:pPr>
    </w:lvl>
    <w:lvl w:ilvl="7" w:tplc="04090019">
      <w:start w:val="1"/>
      <w:numFmt w:val="lowerLetter"/>
      <w:lvlText w:val="%8."/>
      <w:lvlJc w:val="left"/>
      <w:pPr>
        <w:ind w:left="5640" w:hanging="360"/>
      </w:pPr>
    </w:lvl>
    <w:lvl w:ilvl="8" w:tplc="0409001B">
      <w:start w:val="1"/>
      <w:numFmt w:val="lowerRoman"/>
      <w:lvlText w:val="%9."/>
      <w:lvlJc w:val="right"/>
      <w:pPr>
        <w:ind w:left="6360" w:hanging="180"/>
      </w:pPr>
    </w:lvl>
  </w:abstractNum>
  <w:abstractNum w:abstractNumId="4">
    <w:nsid w:val="0FA973BE"/>
    <w:multiLevelType w:val="hybridMultilevel"/>
    <w:tmpl w:val="74D0BF06"/>
    <w:lvl w:ilvl="0" w:tplc="8B2A55F4">
      <w:start w:val="4"/>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nsid w:val="205B7888"/>
    <w:multiLevelType w:val="hybridMultilevel"/>
    <w:tmpl w:val="A56227AE"/>
    <w:lvl w:ilvl="0" w:tplc="04180005">
      <w:start w:val="1"/>
      <w:numFmt w:val="bullet"/>
      <w:lvlText w:val=""/>
      <w:lvlJc w:val="left"/>
      <w:pPr>
        <w:tabs>
          <w:tab w:val="num" w:pos="1125"/>
        </w:tabs>
        <w:ind w:left="1125" w:hanging="360"/>
      </w:pPr>
      <w:rPr>
        <w:rFonts w:ascii="Wingdings" w:hAnsi="Wingdings" w:cs="Wingdings" w:hint="default"/>
      </w:rPr>
    </w:lvl>
    <w:lvl w:ilvl="1" w:tplc="04180003">
      <w:start w:val="1"/>
      <w:numFmt w:val="bullet"/>
      <w:lvlText w:val="o"/>
      <w:lvlJc w:val="left"/>
      <w:pPr>
        <w:tabs>
          <w:tab w:val="num" w:pos="1845"/>
        </w:tabs>
        <w:ind w:left="1845" w:hanging="360"/>
      </w:pPr>
      <w:rPr>
        <w:rFonts w:ascii="Courier New" w:hAnsi="Courier New" w:cs="Courier New" w:hint="default"/>
      </w:rPr>
    </w:lvl>
    <w:lvl w:ilvl="2" w:tplc="04180005">
      <w:start w:val="1"/>
      <w:numFmt w:val="bullet"/>
      <w:lvlText w:val=""/>
      <w:lvlJc w:val="left"/>
      <w:pPr>
        <w:tabs>
          <w:tab w:val="num" w:pos="2565"/>
        </w:tabs>
        <w:ind w:left="2565" w:hanging="360"/>
      </w:pPr>
      <w:rPr>
        <w:rFonts w:ascii="Wingdings" w:hAnsi="Wingdings" w:cs="Wingdings" w:hint="default"/>
      </w:rPr>
    </w:lvl>
    <w:lvl w:ilvl="3" w:tplc="04180001">
      <w:start w:val="1"/>
      <w:numFmt w:val="bullet"/>
      <w:lvlText w:val=""/>
      <w:lvlJc w:val="left"/>
      <w:pPr>
        <w:tabs>
          <w:tab w:val="num" w:pos="3285"/>
        </w:tabs>
        <w:ind w:left="3285" w:hanging="360"/>
      </w:pPr>
      <w:rPr>
        <w:rFonts w:ascii="Symbol" w:hAnsi="Symbol" w:cs="Symbol" w:hint="default"/>
      </w:rPr>
    </w:lvl>
    <w:lvl w:ilvl="4" w:tplc="04180003">
      <w:start w:val="1"/>
      <w:numFmt w:val="bullet"/>
      <w:lvlText w:val="o"/>
      <w:lvlJc w:val="left"/>
      <w:pPr>
        <w:tabs>
          <w:tab w:val="num" w:pos="4005"/>
        </w:tabs>
        <w:ind w:left="4005" w:hanging="360"/>
      </w:pPr>
      <w:rPr>
        <w:rFonts w:ascii="Courier New" w:hAnsi="Courier New" w:cs="Courier New" w:hint="default"/>
      </w:rPr>
    </w:lvl>
    <w:lvl w:ilvl="5" w:tplc="04180005">
      <w:start w:val="1"/>
      <w:numFmt w:val="bullet"/>
      <w:lvlText w:val=""/>
      <w:lvlJc w:val="left"/>
      <w:pPr>
        <w:tabs>
          <w:tab w:val="num" w:pos="4725"/>
        </w:tabs>
        <w:ind w:left="4725" w:hanging="360"/>
      </w:pPr>
      <w:rPr>
        <w:rFonts w:ascii="Wingdings" w:hAnsi="Wingdings" w:cs="Wingdings" w:hint="default"/>
      </w:rPr>
    </w:lvl>
    <w:lvl w:ilvl="6" w:tplc="04180001">
      <w:start w:val="1"/>
      <w:numFmt w:val="bullet"/>
      <w:lvlText w:val=""/>
      <w:lvlJc w:val="left"/>
      <w:pPr>
        <w:tabs>
          <w:tab w:val="num" w:pos="5445"/>
        </w:tabs>
        <w:ind w:left="5445" w:hanging="360"/>
      </w:pPr>
      <w:rPr>
        <w:rFonts w:ascii="Symbol" w:hAnsi="Symbol" w:cs="Symbol" w:hint="default"/>
      </w:rPr>
    </w:lvl>
    <w:lvl w:ilvl="7" w:tplc="04180003">
      <w:start w:val="1"/>
      <w:numFmt w:val="bullet"/>
      <w:lvlText w:val="o"/>
      <w:lvlJc w:val="left"/>
      <w:pPr>
        <w:tabs>
          <w:tab w:val="num" w:pos="6165"/>
        </w:tabs>
        <w:ind w:left="6165" w:hanging="360"/>
      </w:pPr>
      <w:rPr>
        <w:rFonts w:ascii="Courier New" w:hAnsi="Courier New" w:cs="Courier New" w:hint="default"/>
      </w:rPr>
    </w:lvl>
    <w:lvl w:ilvl="8" w:tplc="04180005">
      <w:start w:val="1"/>
      <w:numFmt w:val="bullet"/>
      <w:lvlText w:val=""/>
      <w:lvlJc w:val="left"/>
      <w:pPr>
        <w:tabs>
          <w:tab w:val="num" w:pos="6885"/>
        </w:tabs>
        <w:ind w:left="6885" w:hanging="360"/>
      </w:pPr>
      <w:rPr>
        <w:rFonts w:ascii="Wingdings" w:hAnsi="Wingdings" w:cs="Wingdings" w:hint="default"/>
      </w:rPr>
    </w:lvl>
  </w:abstractNum>
  <w:abstractNum w:abstractNumId="6">
    <w:nsid w:val="21614A1E"/>
    <w:multiLevelType w:val="hybridMultilevel"/>
    <w:tmpl w:val="3280D6D2"/>
    <w:lvl w:ilvl="0" w:tplc="04180001">
      <w:start w:val="1"/>
      <w:numFmt w:val="bullet"/>
      <w:lvlText w:val=""/>
      <w:lvlJc w:val="left"/>
      <w:pPr>
        <w:tabs>
          <w:tab w:val="num" w:pos="720"/>
        </w:tabs>
        <w:ind w:left="720" w:hanging="360"/>
      </w:pPr>
      <w:rPr>
        <w:rFonts w:ascii="Symbol" w:hAnsi="Symbol" w:cs="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abstractNum w:abstractNumId="7">
    <w:nsid w:val="22E32669"/>
    <w:multiLevelType w:val="hybridMultilevel"/>
    <w:tmpl w:val="8930962C"/>
    <w:lvl w:ilvl="0" w:tplc="04180019">
      <w:start w:val="1"/>
      <w:numFmt w:val="lowerLetter"/>
      <w:lvlText w:val="%1."/>
      <w:lvlJc w:val="left"/>
      <w:pPr>
        <w:tabs>
          <w:tab w:val="num" w:pos="644"/>
        </w:tabs>
        <w:ind w:left="644" w:hanging="360"/>
      </w:pPr>
    </w:lvl>
    <w:lvl w:ilvl="1" w:tplc="53B0FFCE">
      <w:start w:val="1"/>
      <w:numFmt w:val="lowerLetter"/>
      <w:lvlText w:val="%2."/>
      <w:lvlJc w:val="left"/>
      <w:pPr>
        <w:tabs>
          <w:tab w:val="num" w:pos="1440"/>
        </w:tabs>
        <w:ind w:left="1440" w:hanging="360"/>
      </w:pPr>
      <w:rPr>
        <w:rFonts w:hint="default"/>
      </w:rPr>
    </w:lvl>
    <w:lvl w:ilvl="2" w:tplc="2DDE28EA">
      <w:start w:val="4"/>
      <w:numFmt w:val="decimal"/>
      <w:lvlText w:val="%3."/>
      <w:lvlJc w:val="left"/>
      <w:pPr>
        <w:tabs>
          <w:tab w:val="num" w:pos="2340"/>
        </w:tabs>
        <w:ind w:left="2340" w:hanging="360"/>
      </w:pPr>
      <w:rPr>
        <w:rFonts w:hint="default"/>
      </w:rPr>
    </w:lvl>
    <w:lvl w:ilvl="3" w:tplc="8C728FA4">
      <w:start w:val="5"/>
      <w:numFmt w:val="bullet"/>
      <w:lvlText w:val="-"/>
      <w:lvlJc w:val="left"/>
      <w:pPr>
        <w:tabs>
          <w:tab w:val="num" w:pos="2880"/>
        </w:tabs>
        <w:ind w:left="2880" w:hanging="360"/>
      </w:pPr>
      <w:rPr>
        <w:rFonts w:ascii="Arial" w:eastAsia="Times New Roman" w:hAnsi="Arial" w:hint="default"/>
      </w:r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8">
    <w:nsid w:val="2D2C22C9"/>
    <w:multiLevelType w:val="multilevel"/>
    <w:tmpl w:val="DAEAD75C"/>
    <w:styleLink w:val="StyleBulleted"/>
    <w:lvl w:ilvl="0">
      <w:start w:val="1"/>
      <w:numFmt w:val="bullet"/>
      <w:lvlText w:val=""/>
      <w:lvlJc w:val="left"/>
      <w:pPr>
        <w:tabs>
          <w:tab w:val="num" w:pos="1418"/>
        </w:tabs>
        <w:ind w:left="1418" w:hanging="567"/>
      </w:pPr>
      <w:rPr>
        <w:rFonts w:ascii="Symbol" w:hAnsi="Symbol" w:cs="Symbol" w:hint="default"/>
        <w:sz w:val="24"/>
        <w:szCs w:val="24"/>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abstractNum w:abstractNumId="9">
    <w:nsid w:val="2F423E59"/>
    <w:multiLevelType w:val="hybridMultilevel"/>
    <w:tmpl w:val="59CA22AE"/>
    <w:lvl w:ilvl="0" w:tplc="04090001">
      <w:start w:val="1"/>
      <w:numFmt w:val="bullet"/>
      <w:lvlText w:val=""/>
      <w:lvlJc w:val="left"/>
      <w:pPr>
        <w:ind w:left="2844" w:hanging="360"/>
      </w:pPr>
      <w:rPr>
        <w:rFonts w:ascii="Symbol" w:hAnsi="Symbol" w:cs="Symbol" w:hint="default"/>
      </w:rPr>
    </w:lvl>
    <w:lvl w:ilvl="1" w:tplc="04090003">
      <w:start w:val="1"/>
      <w:numFmt w:val="bullet"/>
      <w:lvlText w:val="o"/>
      <w:lvlJc w:val="left"/>
      <w:pPr>
        <w:ind w:left="3564" w:hanging="360"/>
      </w:pPr>
      <w:rPr>
        <w:rFonts w:ascii="Courier New" w:hAnsi="Courier New" w:cs="Courier New" w:hint="default"/>
      </w:rPr>
    </w:lvl>
    <w:lvl w:ilvl="2" w:tplc="04090005">
      <w:start w:val="1"/>
      <w:numFmt w:val="bullet"/>
      <w:lvlText w:val=""/>
      <w:lvlJc w:val="left"/>
      <w:pPr>
        <w:ind w:left="4284" w:hanging="360"/>
      </w:pPr>
      <w:rPr>
        <w:rFonts w:ascii="Wingdings" w:hAnsi="Wingdings" w:cs="Wingdings" w:hint="default"/>
      </w:rPr>
    </w:lvl>
    <w:lvl w:ilvl="3" w:tplc="04090001">
      <w:start w:val="1"/>
      <w:numFmt w:val="bullet"/>
      <w:lvlText w:val=""/>
      <w:lvlJc w:val="left"/>
      <w:pPr>
        <w:ind w:left="5004" w:hanging="360"/>
      </w:pPr>
      <w:rPr>
        <w:rFonts w:ascii="Symbol" w:hAnsi="Symbol" w:cs="Symbol" w:hint="default"/>
      </w:rPr>
    </w:lvl>
    <w:lvl w:ilvl="4" w:tplc="04090003">
      <w:start w:val="1"/>
      <w:numFmt w:val="bullet"/>
      <w:lvlText w:val="o"/>
      <w:lvlJc w:val="left"/>
      <w:pPr>
        <w:ind w:left="5724" w:hanging="360"/>
      </w:pPr>
      <w:rPr>
        <w:rFonts w:ascii="Courier New" w:hAnsi="Courier New" w:cs="Courier New" w:hint="default"/>
      </w:rPr>
    </w:lvl>
    <w:lvl w:ilvl="5" w:tplc="04090005">
      <w:start w:val="1"/>
      <w:numFmt w:val="bullet"/>
      <w:lvlText w:val=""/>
      <w:lvlJc w:val="left"/>
      <w:pPr>
        <w:ind w:left="6444" w:hanging="360"/>
      </w:pPr>
      <w:rPr>
        <w:rFonts w:ascii="Wingdings" w:hAnsi="Wingdings" w:cs="Wingdings" w:hint="default"/>
      </w:rPr>
    </w:lvl>
    <w:lvl w:ilvl="6" w:tplc="04090001">
      <w:start w:val="1"/>
      <w:numFmt w:val="bullet"/>
      <w:lvlText w:val=""/>
      <w:lvlJc w:val="left"/>
      <w:pPr>
        <w:ind w:left="7164" w:hanging="360"/>
      </w:pPr>
      <w:rPr>
        <w:rFonts w:ascii="Symbol" w:hAnsi="Symbol" w:cs="Symbol" w:hint="default"/>
      </w:rPr>
    </w:lvl>
    <w:lvl w:ilvl="7" w:tplc="04090003">
      <w:start w:val="1"/>
      <w:numFmt w:val="bullet"/>
      <w:lvlText w:val="o"/>
      <w:lvlJc w:val="left"/>
      <w:pPr>
        <w:ind w:left="7884" w:hanging="360"/>
      </w:pPr>
      <w:rPr>
        <w:rFonts w:ascii="Courier New" w:hAnsi="Courier New" w:cs="Courier New" w:hint="default"/>
      </w:rPr>
    </w:lvl>
    <w:lvl w:ilvl="8" w:tplc="04090005">
      <w:start w:val="1"/>
      <w:numFmt w:val="bullet"/>
      <w:lvlText w:val=""/>
      <w:lvlJc w:val="left"/>
      <w:pPr>
        <w:ind w:left="8604" w:hanging="360"/>
      </w:pPr>
      <w:rPr>
        <w:rFonts w:ascii="Wingdings" w:hAnsi="Wingdings" w:cs="Wingdings" w:hint="default"/>
      </w:rPr>
    </w:lvl>
  </w:abstractNum>
  <w:abstractNum w:abstractNumId="10">
    <w:nsid w:val="3ACF638E"/>
    <w:multiLevelType w:val="hybridMultilevel"/>
    <w:tmpl w:val="FF72447A"/>
    <w:lvl w:ilvl="0" w:tplc="04180017">
      <w:start w:val="1"/>
      <w:numFmt w:val="lowerLetter"/>
      <w:lvlText w:val="%1)"/>
      <w:lvlJc w:val="left"/>
      <w:pPr>
        <w:tabs>
          <w:tab w:val="num" w:pos="720"/>
        </w:tabs>
        <w:ind w:left="720" w:hanging="360"/>
      </w:pPr>
      <w:rPr>
        <w:rFonts w:hint="default"/>
      </w:rPr>
    </w:lvl>
    <w:lvl w:ilvl="1" w:tplc="04180019">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0"/>
  </w:num>
  <w:num w:numId="8">
    <w:abstractNumId w:val="1"/>
  </w:num>
  <w:num w:numId="9">
    <w:abstractNumId w:val="0"/>
  </w:num>
  <w:num w:numId="10">
    <w:abstractNumId w:val="1"/>
  </w:num>
  <w:num w:numId="11">
    <w:abstractNumId w:val="0"/>
  </w:num>
  <w:num w:numId="12">
    <w:abstractNumId w:val="1"/>
  </w:num>
  <w:num w:numId="13">
    <w:abstractNumId w:val="0"/>
  </w:num>
  <w:num w:numId="14">
    <w:abstractNumId w:val="1"/>
  </w:num>
  <w:num w:numId="15">
    <w:abstractNumId w:val="0"/>
  </w:num>
  <w:num w:numId="16">
    <w:abstractNumId w:val="1"/>
  </w:num>
  <w:num w:numId="17">
    <w:abstractNumId w:val="0"/>
  </w:num>
  <w:num w:numId="18">
    <w:abstractNumId w:val="1"/>
  </w:num>
  <w:num w:numId="19">
    <w:abstractNumId w:val="0"/>
  </w:num>
  <w:num w:numId="20">
    <w:abstractNumId w:val="1"/>
  </w:num>
  <w:num w:numId="21">
    <w:abstractNumId w:val="0"/>
  </w:num>
  <w:num w:numId="22">
    <w:abstractNumId w:val="1"/>
  </w:num>
  <w:num w:numId="23">
    <w:abstractNumId w:val="0"/>
  </w:num>
  <w:num w:numId="24">
    <w:abstractNumId w:val="1"/>
  </w:num>
  <w:num w:numId="25">
    <w:abstractNumId w:val="0"/>
  </w:num>
  <w:num w:numId="26">
    <w:abstractNumId w:val="1"/>
  </w:num>
  <w:num w:numId="27">
    <w:abstractNumId w:val="0"/>
  </w:num>
  <w:num w:numId="28">
    <w:abstractNumId w:val="1"/>
  </w:num>
  <w:num w:numId="29">
    <w:abstractNumId w:val="0"/>
  </w:num>
  <w:num w:numId="30">
    <w:abstractNumId w:val="1"/>
  </w:num>
  <w:num w:numId="31">
    <w:abstractNumId w:val="0"/>
  </w:num>
  <w:num w:numId="32">
    <w:abstractNumId w:val="1"/>
  </w:num>
  <w:num w:numId="33">
    <w:abstractNumId w:val="0"/>
  </w:num>
  <w:num w:numId="34">
    <w:abstractNumId w:val="1"/>
  </w:num>
  <w:num w:numId="35">
    <w:abstractNumId w:val="0"/>
  </w:num>
  <w:num w:numId="36">
    <w:abstractNumId w:val="1"/>
  </w:num>
  <w:num w:numId="37">
    <w:abstractNumId w:val="0"/>
  </w:num>
  <w:num w:numId="38">
    <w:abstractNumId w:val="1"/>
  </w:num>
  <w:num w:numId="39">
    <w:abstractNumId w:val="1"/>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10"/>
  </w:num>
  <w:num w:numId="43">
    <w:abstractNumId w:val="7"/>
  </w:num>
  <w:num w:numId="44">
    <w:abstractNumId w:val="4"/>
  </w:num>
  <w:num w:numId="45">
    <w:abstractNumId w:val="9"/>
  </w:num>
  <w:num w:numId="46">
    <w:abstractNumId w:val="6"/>
  </w:num>
  <w:num w:numId="47">
    <w:abstractNumId w:val="5"/>
  </w:num>
  <w:num w:numId="4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2075"/>
    <w:rsid w:val="00000912"/>
    <w:rsid w:val="0000115F"/>
    <w:rsid w:val="0000118C"/>
    <w:rsid w:val="000012B3"/>
    <w:rsid w:val="000015AC"/>
    <w:rsid w:val="000016DD"/>
    <w:rsid w:val="00001F61"/>
    <w:rsid w:val="000023D3"/>
    <w:rsid w:val="00002AC4"/>
    <w:rsid w:val="00002E1B"/>
    <w:rsid w:val="00003264"/>
    <w:rsid w:val="000033C3"/>
    <w:rsid w:val="00003468"/>
    <w:rsid w:val="000037D5"/>
    <w:rsid w:val="00003F96"/>
    <w:rsid w:val="00004500"/>
    <w:rsid w:val="000048A7"/>
    <w:rsid w:val="00004966"/>
    <w:rsid w:val="00004BC7"/>
    <w:rsid w:val="00004C2E"/>
    <w:rsid w:val="00004FEA"/>
    <w:rsid w:val="000051F1"/>
    <w:rsid w:val="000053CA"/>
    <w:rsid w:val="00005816"/>
    <w:rsid w:val="00005AB6"/>
    <w:rsid w:val="00006643"/>
    <w:rsid w:val="00006944"/>
    <w:rsid w:val="00006A64"/>
    <w:rsid w:val="00006CFB"/>
    <w:rsid w:val="00006FE3"/>
    <w:rsid w:val="00007EE9"/>
    <w:rsid w:val="00010318"/>
    <w:rsid w:val="0001090A"/>
    <w:rsid w:val="00010965"/>
    <w:rsid w:val="00010F1C"/>
    <w:rsid w:val="00011171"/>
    <w:rsid w:val="00011383"/>
    <w:rsid w:val="00011398"/>
    <w:rsid w:val="00011F7C"/>
    <w:rsid w:val="00012222"/>
    <w:rsid w:val="00012348"/>
    <w:rsid w:val="000125AC"/>
    <w:rsid w:val="0001290F"/>
    <w:rsid w:val="00012A48"/>
    <w:rsid w:val="000130A0"/>
    <w:rsid w:val="000137F9"/>
    <w:rsid w:val="0001391B"/>
    <w:rsid w:val="0001397F"/>
    <w:rsid w:val="00013DA0"/>
    <w:rsid w:val="00013E4C"/>
    <w:rsid w:val="0001457A"/>
    <w:rsid w:val="0001471B"/>
    <w:rsid w:val="00014AC3"/>
    <w:rsid w:val="00014AD5"/>
    <w:rsid w:val="00014FB8"/>
    <w:rsid w:val="0001570C"/>
    <w:rsid w:val="00015810"/>
    <w:rsid w:val="00015849"/>
    <w:rsid w:val="00015988"/>
    <w:rsid w:val="00016349"/>
    <w:rsid w:val="0001668A"/>
    <w:rsid w:val="00016CEA"/>
    <w:rsid w:val="00016EE4"/>
    <w:rsid w:val="000171F6"/>
    <w:rsid w:val="0001731A"/>
    <w:rsid w:val="00017323"/>
    <w:rsid w:val="00017AEE"/>
    <w:rsid w:val="0002003C"/>
    <w:rsid w:val="00020191"/>
    <w:rsid w:val="0002020A"/>
    <w:rsid w:val="00020401"/>
    <w:rsid w:val="000207B9"/>
    <w:rsid w:val="000208D4"/>
    <w:rsid w:val="00020EE7"/>
    <w:rsid w:val="00021637"/>
    <w:rsid w:val="000218A2"/>
    <w:rsid w:val="00021D0B"/>
    <w:rsid w:val="00021E19"/>
    <w:rsid w:val="0002203E"/>
    <w:rsid w:val="000220CD"/>
    <w:rsid w:val="00022203"/>
    <w:rsid w:val="000222CA"/>
    <w:rsid w:val="00022BBE"/>
    <w:rsid w:val="000230B7"/>
    <w:rsid w:val="000231FA"/>
    <w:rsid w:val="00023A48"/>
    <w:rsid w:val="00023B9E"/>
    <w:rsid w:val="00023CB4"/>
    <w:rsid w:val="0002437F"/>
    <w:rsid w:val="00024405"/>
    <w:rsid w:val="000248EC"/>
    <w:rsid w:val="00024C4B"/>
    <w:rsid w:val="00024FC4"/>
    <w:rsid w:val="00025487"/>
    <w:rsid w:val="000255ED"/>
    <w:rsid w:val="0002586A"/>
    <w:rsid w:val="00025E6C"/>
    <w:rsid w:val="000263C5"/>
    <w:rsid w:val="000265C4"/>
    <w:rsid w:val="00026763"/>
    <w:rsid w:val="00026997"/>
    <w:rsid w:val="00026BDD"/>
    <w:rsid w:val="00027233"/>
    <w:rsid w:val="00027479"/>
    <w:rsid w:val="000276FC"/>
    <w:rsid w:val="000278CC"/>
    <w:rsid w:val="00027935"/>
    <w:rsid w:val="000279A0"/>
    <w:rsid w:val="00027C3E"/>
    <w:rsid w:val="00027D0C"/>
    <w:rsid w:val="00030404"/>
    <w:rsid w:val="00030491"/>
    <w:rsid w:val="00030C4D"/>
    <w:rsid w:val="000310E4"/>
    <w:rsid w:val="0003128B"/>
    <w:rsid w:val="00031A56"/>
    <w:rsid w:val="0003203B"/>
    <w:rsid w:val="000326BC"/>
    <w:rsid w:val="0003332B"/>
    <w:rsid w:val="0003332D"/>
    <w:rsid w:val="000335B5"/>
    <w:rsid w:val="00033859"/>
    <w:rsid w:val="000339F8"/>
    <w:rsid w:val="00033B8E"/>
    <w:rsid w:val="00033C98"/>
    <w:rsid w:val="000341D0"/>
    <w:rsid w:val="000345BE"/>
    <w:rsid w:val="00034B47"/>
    <w:rsid w:val="00034C59"/>
    <w:rsid w:val="00035620"/>
    <w:rsid w:val="000359BA"/>
    <w:rsid w:val="00035F11"/>
    <w:rsid w:val="00036047"/>
    <w:rsid w:val="000363E4"/>
    <w:rsid w:val="00036478"/>
    <w:rsid w:val="00036AB8"/>
    <w:rsid w:val="00036B28"/>
    <w:rsid w:val="00037613"/>
    <w:rsid w:val="00037B18"/>
    <w:rsid w:val="00037D1F"/>
    <w:rsid w:val="00037EBC"/>
    <w:rsid w:val="00037FA9"/>
    <w:rsid w:val="00040BE4"/>
    <w:rsid w:val="00041192"/>
    <w:rsid w:val="000414CF"/>
    <w:rsid w:val="000414E7"/>
    <w:rsid w:val="00041C56"/>
    <w:rsid w:val="00041C9F"/>
    <w:rsid w:val="00041D72"/>
    <w:rsid w:val="0004204F"/>
    <w:rsid w:val="000423C8"/>
    <w:rsid w:val="00042459"/>
    <w:rsid w:val="00042DDF"/>
    <w:rsid w:val="00042E5F"/>
    <w:rsid w:val="0004325C"/>
    <w:rsid w:val="0004373A"/>
    <w:rsid w:val="00043DD2"/>
    <w:rsid w:val="00043DFB"/>
    <w:rsid w:val="000443FF"/>
    <w:rsid w:val="00044463"/>
    <w:rsid w:val="00044C04"/>
    <w:rsid w:val="00044FD1"/>
    <w:rsid w:val="000451BC"/>
    <w:rsid w:val="000457BB"/>
    <w:rsid w:val="00045F41"/>
    <w:rsid w:val="0004618B"/>
    <w:rsid w:val="00046AD1"/>
    <w:rsid w:val="00046E53"/>
    <w:rsid w:val="00047B28"/>
    <w:rsid w:val="00050020"/>
    <w:rsid w:val="000500C4"/>
    <w:rsid w:val="00050160"/>
    <w:rsid w:val="0005032C"/>
    <w:rsid w:val="00050980"/>
    <w:rsid w:val="00050D80"/>
    <w:rsid w:val="00050E7E"/>
    <w:rsid w:val="00050FAB"/>
    <w:rsid w:val="000516C5"/>
    <w:rsid w:val="000518CF"/>
    <w:rsid w:val="000529DB"/>
    <w:rsid w:val="00052E62"/>
    <w:rsid w:val="00053E99"/>
    <w:rsid w:val="0005432F"/>
    <w:rsid w:val="00054C1B"/>
    <w:rsid w:val="000559AC"/>
    <w:rsid w:val="00055B3A"/>
    <w:rsid w:val="00055BD0"/>
    <w:rsid w:val="00056470"/>
    <w:rsid w:val="00056A39"/>
    <w:rsid w:val="00056C3F"/>
    <w:rsid w:val="00056D17"/>
    <w:rsid w:val="00056E86"/>
    <w:rsid w:val="00057452"/>
    <w:rsid w:val="000577C8"/>
    <w:rsid w:val="00057886"/>
    <w:rsid w:val="00057EDE"/>
    <w:rsid w:val="00057FFD"/>
    <w:rsid w:val="000602E1"/>
    <w:rsid w:val="0006095A"/>
    <w:rsid w:val="00060ACF"/>
    <w:rsid w:val="000613D5"/>
    <w:rsid w:val="00061582"/>
    <w:rsid w:val="000616E1"/>
    <w:rsid w:val="00061BF3"/>
    <w:rsid w:val="00061C0D"/>
    <w:rsid w:val="00062046"/>
    <w:rsid w:val="00062093"/>
    <w:rsid w:val="00062802"/>
    <w:rsid w:val="0006312C"/>
    <w:rsid w:val="00063529"/>
    <w:rsid w:val="00063534"/>
    <w:rsid w:val="0006377F"/>
    <w:rsid w:val="00063FB6"/>
    <w:rsid w:val="000642E7"/>
    <w:rsid w:val="00064628"/>
    <w:rsid w:val="000649CD"/>
    <w:rsid w:val="00064E76"/>
    <w:rsid w:val="000651C3"/>
    <w:rsid w:val="00065AA3"/>
    <w:rsid w:val="0006607A"/>
    <w:rsid w:val="000661AE"/>
    <w:rsid w:val="00066304"/>
    <w:rsid w:val="000665A2"/>
    <w:rsid w:val="00066ACD"/>
    <w:rsid w:val="000671A5"/>
    <w:rsid w:val="00067400"/>
    <w:rsid w:val="0006743D"/>
    <w:rsid w:val="00067861"/>
    <w:rsid w:val="00067A58"/>
    <w:rsid w:val="0007023F"/>
    <w:rsid w:val="000704F9"/>
    <w:rsid w:val="00070EA1"/>
    <w:rsid w:val="000712C7"/>
    <w:rsid w:val="00071754"/>
    <w:rsid w:val="0007176D"/>
    <w:rsid w:val="00071C19"/>
    <w:rsid w:val="00071EB2"/>
    <w:rsid w:val="00072697"/>
    <w:rsid w:val="00072838"/>
    <w:rsid w:val="00072C81"/>
    <w:rsid w:val="0007347F"/>
    <w:rsid w:val="00073FC9"/>
    <w:rsid w:val="000740C9"/>
    <w:rsid w:val="0007454B"/>
    <w:rsid w:val="000745BC"/>
    <w:rsid w:val="0007466D"/>
    <w:rsid w:val="00074B76"/>
    <w:rsid w:val="00075EE8"/>
    <w:rsid w:val="00076050"/>
    <w:rsid w:val="00076266"/>
    <w:rsid w:val="0007637A"/>
    <w:rsid w:val="00076749"/>
    <w:rsid w:val="00076825"/>
    <w:rsid w:val="0007747B"/>
    <w:rsid w:val="000776F1"/>
    <w:rsid w:val="00077702"/>
    <w:rsid w:val="00077721"/>
    <w:rsid w:val="000779BE"/>
    <w:rsid w:val="00077B91"/>
    <w:rsid w:val="00077CB7"/>
    <w:rsid w:val="00077DD0"/>
    <w:rsid w:val="00077F7D"/>
    <w:rsid w:val="00080660"/>
    <w:rsid w:val="000811F9"/>
    <w:rsid w:val="0008144B"/>
    <w:rsid w:val="0008159D"/>
    <w:rsid w:val="000817D0"/>
    <w:rsid w:val="00081B7C"/>
    <w:rsid w:val="0008202E"/>
    <w:rsid w:val="000822C7"/>
    <w:rsid w:val="00082391"/>
    <w:rsid w:val="00082602"/>
    <w:rsid w:val="0008295F"/>
    <w:rsid w:val="0008296C"/>
    <w:rsid w:val="00082E68"/>
    <w:rsid w:val="0008351B"/>
    <w:rsid w:val="00083BC7"/>
    <w:rsid w:val="0008419C"/>
    <w:rsid w:val="00084237"/>
    <w:rsid w:val="00084381"/>
    <w:rsid w:val="00084552"/>
    <w:rsid w:val="00084BFD"/>
    <w:rsid w:val="00084CED"/>
    <w:rsid w:val="00084D93"/>
    <w:rsid w:val="00084ED5"/>
    <w:rsid w:val="00084FD7"/>
    <w:rsid w:val="000852E0"/>
    <w:rsid w:val="000857BA"/>
    <w:rsid w:val="00085ADD"/>
    <w:rsid w:val="00085B7D"/>
    <w:rsid w:val="00085E7D"/>
    <w:rsid w:val="00085F9F"/>
    <w:rsid w:val="00086A71"/>
    <w:rsid w:val="00086B80"/>
    <w:rsid w:val="00087097"/>
    <w:rsid w:val="00087435"/>
    <w:rsid w:val="000877E0"/>
    <w:rsid w:val="0008783B"/>
    <w:rsid w:val="00087A22"/>
    <w:rsid w:val="00090321"/>
    <w:rsid w:val="000904DF"/>
    <w:rsid w:val="00090A67"/>
    <w:rsid w:val="00090D87"/>
    <w:rsid w:val="0009152B"/>
    <w:rsid w:val="000915A9"/>
    <w:rsid w:val="0009192C"/>
    <w:rsid w:val="00091C42"/>
    <w:rsid w:val="00092215"/>
    <w:rsid w:val="000922C9"/>
    <w:rsid w:val="0009244E"/>
    <w:rsid w:val="0009250B"/>
    <w:rsid w:val="00092836"/>
    <w:rsid w:val="000928A3"/>
    <w:rsid w:val="00093291"/>
    <w:rsid w:val="0009343B"/>
    <w:rsid w:val="00093455"/>
    <w:rsid w:val="00093848"/>
    <w:rsid w:val="00093B82"/>
    <w:rsid w:val="000949F3"/>
    <w:rsid w:val="00095150"/>
    <w:rsid w:val="0009547C"/>
    <w:rsid w:val="0009553D"/>
    <w:rsid w:val="000955CC"/>
    <w:rsid w:val="00095E53"/>
    <w:rsid w:val="00095ED0"/>
    <w:rsid w:val="00095F92"/>
    <w:rsid w:val="00095FA0"/>
    <w:rsid w:val="0009611A"/>
    <w:rsid w:val="00096131"/>
    <w:rsid w:val="000962C3"/>
    <w:rsid w:val="0009677D"/>
    <w:rsid w:val="00096868"/>
    <w:rsid w:val="00096EC6"/>
    <w:rsid w:val="000974C9"/>
    <w:rsid w:val="00097DA3"/>
    <w:rsid w:val="00097EF6"/>
    <w:rsid w:val="000A054D"/>
    <w:rsid w:val="000A0633"/>
    <w:rsid w:val="000A0A60"/>
    <w:rsid w:val="000A0D71"/>
    <w:rsid w:val="000A10B7"/>
    <w:rsid w:val="000A117F"/>
    <w:rsid w:val="000A1334"/>
    <w:rsid w:val="000A178A"/>
    <w:rsid w:val="000A1B93"/>
    <w:rsid w:val="000A1BDD"/>
    <w:rsid w:val="000A1CD1"/>
    <w:rsid w:val="000A1D30"/>
    <w:rsid w:val="000A1D4D"/>
    <w:rsid w:val="000A1DBA"/>
    <w:rsid w:val="000A1F33"/>
    <w:rsid w:val="000A2706"/>
    <w:rsid w:val="000A2776"/>
    <w:rsid w:val="000A2DA0"/>
    <w:rsid w:val="000A330A"/>
    <w:rsid w:val="000A3A7B"/>
    <w:rsid w:val="000A3A9D"/>
    <w:rsid w:val="000A3F75"/>
    <w:rsid w:val="000A4136"/>
    <w:rsid w:val="000A43C4"/>
    <w:rsid w:val="000A486D"/>
    <w:rsid w:val="000A4EFE"/>
    <w:rsid w:val="000A52B9"/>
    <w:rsid w:val="000A5C0A"/>
    <w:rsid w:val="000A682F"/>
    <w:rsid w:val="000A68D0"/>
    <w:rsid w:val="000A6EBB"/>
    <w:rsid w:val="000A7319"/>
    <w:rsid w:val="000A7424"/>
    <w:rsid w:val="000A7A88"/>
    <w:rsid w:val="000A7C96"/>
    <w:rsid w:val="000A7EE3"/>
    <w:rsid w:val="000B066E"/>
    <w:rsid w:val="000B0B55"/>
    <w:rsid w:val="000B0E02"/>
    <w:rsid w:val="000B0EAA"/>
    <w:rsid w:val="000B0F18"/>
    <w:rsid w:val="000B1651"/>
    <w:rsid w:val="000B1966"/>
    <w:rsid w:val="000B1BB5"/>
    <w:rsid w:val="000B1FE2"/>
    <w:rsid w:val="000B2168"/>
    <w:rsid w:val="000B2487"/>
    <w:rsid w:val="000B295C"/>
    <w:rsid w:val="000B2F92"/>
    <w:rsid w:val="000B3128"/>
    <w:rsid w:val="000B3918"/>
    <w:rsid w:val="000B3D96"/>
    <w:rsid w:val="000B3FDF"/>
    <w:rsid w:val="000B422E"/>
    <w:rsid w:val="000B459C"/>
    <w:rsid w:val="000B48F3"/>
    <w:rsid w:val="000B4E6D"/>
    <w:rsid w:val="000B59DF"/>
    <w:rsid w:val="000B5CE6"/>
    <w:rsid w:val="000B645C"/>
    <w:rsid w:val="000B6567"/>
    <w:rsid w:val="000B65DD"/>
    <w:rsid w:val="000B6635"/>
    <w:rsid w:val="000B6874"/>
    <w:rsid w:val="000B68CD"/>
    <w:rsid w:val="000B6A43"/>
    <w:rsid w:val="000B76D5"/>
    <w:rsid w:val="000B78D7"/>
    <w:rsid w:val="000B7F7A"/>
    <w:rsid w:val="000C020E"/>
    <w:rsid w:val="000C02BC"/>
    <w:rsid w:val="000C0804"/>
    <w:rsid w:val="000C1337"/>
    <w:rsid w:val="000C1414"/>
    <w:rsid w:val="000C21E3"/>
    <w:rsid w:val="000C23FA"/>
    <w:rsid w:val="000C269D"/>
    <w:rsid w:val="000C2DA6"/>
    <w:rsid w:val="000C356F"/>
    <w:rsid w:val="000C38A8"/>
    <w:rsid w:val="000C3CE8"/>
    <w:rsid w:val="000C4146"/>
    <w:rsid w:val="000C4449"/>
    <w:rsid w:val="000C4C8F"/>
    <w:rsid w:val="000C4EF8"/>
    <w:rsid w:val="000C586A"/>
    <w:rsid w:val="000C5949"/>
    <w:rsid w:val="000C5D9A"/>
    <w:rsid w:val="000C5F7E"/>
    <w:rsid w:val="000C6FFF"/>
    <w:rsid w:val="000C7567"/>
    <w:rsid w:val="000C77CA"/>
    <w:rsid w:val="000C7940"/>
    <w:rsid w:val="000C7FDF"/>
    <w:rsid w:val="000D0088"/>
    <w:rsid w:val="000D0165"/>
    <w:rsid w:val="000D03B6"/>
    <w:rsid w:val="000D05C2"/>
    <w:rsid w:val="000D08BC"/>
    <w:rsid w:val="000D0992"/>
    <w:rsid w:val="000D0D36"/>
    <w:rsid w:val="000D0D81"/>
    <w:rsid w:val="000D1095"/>
    <w:rsid w:val="000D124B"/>
    <w:rsid w:val="000D167A"/>
    <w:rsid w:val="000D1D5D"/>
    <w:rsid w:val="000D1EF7"/>
    <w:rsid w:val="000D212A"/>
    <w:rsid w:val="000D2271"/>
    <w:rsid w:val="000D23D0"/>
    <w:rsid w:val="000D2588"/>
    <w:rsid w:val="000D2630"/>
    <w:rsid w:val="000D309C"/>
    <w:rsid w:val="000D35CB"/>
    <w:rsid w:val="000D3710"/>
    <w:rsid w:val="000D37DA"/>
    <w:rsid w:val="000D3925"/>
    <w:rsid w:val="000D4487"/>
    <w:rsid w:val="000D49A8"/>
    <w:rsid w:val="000D4AF8"/>
    <w:rsid w:val="000D4F40"/>
    <w:rsid w:val="000D52C7"/>
    <w:rsid w:val="000D5302"/>
    <w:rsid w:val="000D5ACD"/>
    <w:rsid w:val="000D5B59"/>
    <w:rsid w:val="000D5BAF"/>
    <w:rsid w:val="000D5C2D"/>
    <w:rsid w:val="000D5E23"/>
    <w:rsid w:val="000D5FD9"/>
    <w:rsid w:val="000D5FE0"/>
    <w:rsid w:val="000D61F0"/>
    <w:rsid w:val="000D62F2"/>
    <w:rsid w:val="000D6D75"/>
    <w:rsid w:val="000D6D96"/>
    <w:rsid w:val="000D7961"/>
    <w:rsid w:val="000D7D8B"/>
    <w:rsid w:val="000D7FF1"/>
    <w:rsid w:val="000E02A8"/>
    <w:rsid w:val="000E05C7"/>
    <w:rsid w:val="000E06EF"/>
    <w:rsid w:val="000E0814"/>
    <w:rsid w:val="000E0871"/>
    <w:rsid w:val="000E0B20"/>
    <w:rsid w:val="000E0C2F"/>
    <w:rsid w:val="000E0F40"/>
    <w:rsid w:val="000E12AC"/>
    <w:rsid w:val="000E138B"/>
    <w:rsid w:val="000E1472"/>
    <w:rsid w:val="000E24D3"/>
    <w:rsid w:val="000E2EAF"/>
    <w:rsid w:val="000E3314"/>
    <w:rsid w:val="000E358E"/>
    <w:rsid w:val="000E385E"/>
    <w:rsid w:val="000E38DA"/>
    <w:rsid w:val="000E3A29"/>
    <w:rsid w:val="000E3B78"/>
    <w:rsid w:val="000E3F38"/>
    <w:rsid w:val="000E418A"/>
    <w:rsid w:val="000E41AF"/>
    <w:rsid w:val="000E4366"/>
    <w:rsid w:val="000E444B"/>
    <w:rsid w:val="000E4456"/>
    <w:rsid w:val="000E472C"/>
    <w:rsid w:val="000E4C9E"/>
    <w:rsid w:val="000E4FDA"/>
    <w:rsid w:val="000E551B"/>
    <w:rsid w:val="000E59A9"/>
    <w:rsid w:val="000E5D6D"/>
    <w:rsid w:val="000E5E8D"/>
    <w:rsid w:val="000E6102"/>
    <w:rsid w:val="000E6118"/>
    <w:rsid w:val="000E62A9"/>
    <w:rsid w:val="000E6371"/>
    <w:rsid w:val="000E6DB0"/>
    <w:rsid w:val="000E6F9D"/>
    <w:rsid w:val="000E7F99"/>
    <w:rsid w:val="000F0149"/>
    <w:rsid w:val="000F0166"/>
    <w:rsid w:val="000F09F6"/>
    <w:rsid w:val="000F0E8A"/>
    <w:rsid w:val="000F1827"/>
    <w:rsid w:val="000F1959"/>
    <w:rsid w:val="000F1F4B"/>
    <w:rsid w:val="000F20A2"/>
    <w:rsid w:val="000F2660"/>
    <w:rsid w:val="000F26F1"/>
    <w:rsid w:val="000F27DD"/>
    <w:rsid w:val="000F28B4"/>
    <w:rsid w:val="000F2F91"/>
    <w:rsid w:val="000F3023"/>
    <w:rsid w:val="000F3291"/>
    <w:rsid w:val="000F37E4"/>
    <w:rsid w:val="000F3909"/>
    <w:rsid w:val="000F3CDC"/>
    <w:rsid w:val="000F459E"/>
    <w:rsid w:val="000F47A5"/>
    <w:rsid w:val="000F5AC3"/>
    <w:rsid w:val="000F5B6F"/>
    <w:rsid w:val="000F603A"/>
    <w:rsid w:val="000F6A88"/>
    <w:rsid w:val="000F6BED"/>
    <w:rsid w:val="000F705F"/>
    <w:rsid w:val="000F7575"/>
    <w:rsid w:val="000F78F5"/>
    <w:rsid w:val="000F7BAF"/>
    <w:rsid w:val="000F7C89"/>
    <w:rsid w:val="001006A4"/>
    <w:rsid w:val="00100E57"/>
    <w:rsid w:val="001014F9"/>
    <w:rsid w:val="00101DA3"/>
    <w:rsid w:val="00101F35"/>
    <w:rsid w:val="00102311"/>
    <w:rsid w:val="00102753"/>
    <w:rsid w:val="00102867"/>
    <w:rsid w:val="00102C96"/>
    <w:rsid w:val="001036F4"/>
    <w:rsid w:val="00104136"/>
    <w:rsid w:val="0010416B"/>
    <w:rsid w:val="00104A95"/>
    <w:rsid w:val="00104B3E"/>
    <w:rsid w:val="001051EA"/>
    <w:rsid w:val="00105B7C"/>
    <w:rsid w:val="00105CF1"/>
    <w:rsid w:val="0010669D"/>
    <w:rsid w:val="0010699E"/>
    <w:rsid w:val="00106C6E"/>
    <w:rsid w:val="00106F94"/>
    <w:rsid w:val="00107545"/>
    <w:rsid w:val="001076CA"/>
    <w:rsid w:val="00107C5B"/>
    <w:rsid w:val="00107D84"/>
    <w:rsid w:val="00110063"/>
    <w:rsid w:val="00110244"/>
    <w:rsid w:val="00110D2C"/>
    <w:rsid w:val="00111393"/>
    <w:rsid w:val="001113F9"/>
    <w:rsid w:val="00111744"/>
    <w:rsid w:val="0011179D"/>
    <w:rsid w:val="001119FF"/>
    <w:rsid w:val="00111C36"/>
    <w:rsid w:val="00111F0A"/>
    <w:rsid w:val="001120D0"/>
    <w:rsid w:val="001121AA"/>
    <w:rsid w:val="00112281"/>
    <w:rsid w:val="0011239A"/>
    <w:rsid w:val="00112442"/>
    <w:rsid w:val="00112666"/>
    <w:rsid w:val="001126AA"/>
    <w:rsid w:val="001127CC"/>
    <w:rsid w:val="00112843"/>
    <w:rsid w:val="00112970"/>
    <w:rsid w:val="00112AAF"/>
    <w:rsid w:val="00112AC5"/>
    <w:rsid w:val="00112EB1"/>
    <w:rsid w:val="00112F3A"/>
    <w:rsid w:val="001136D8"/>
    <w:rsid w:val="001137D9"/>
    <w:rsid w:val="00113C8C"/>
    <w:rsid w:val="00114397"/>
    <w:rsid w:val="0011471A"/>
    <w:rsid w:val="0011594B"/>
    <w:rsid w:val="00115A18"/>
    <w:rsid w:val="00115CB6"/>
    <w:rsid w:val="00115FC1"/>
    <w:rsid w:val="0011656F"/>
    <w:rsid w:val="001166B6"/>
    <w:rsid w:val="00116BEF"/>
    <w:rsid w:val="00116D60"/>
    <w:rsid w:val="00116F9B"/>
    <w:rsid w:val="00117213"/>
    <w:rsid w:val="00117790"/>
    <w:rsid w:val="00117B1A"/>
    <w:rsid w:val="001206AC"/>
    <w:rsid w:val="001208ED"/>
    <w:rsid w:val="00120F82"/>
    <w:rsid w:val="0012101B"/>
    <w:rsid w:val="00121C02"/>
    <w:rsid w:val="00121FC4"/>
    <w:rsid w:val="0012216C"/>
    <w:rsid w:val="001224C4"/>
    <w:rsid w:val="001225C5"/>
    <w:rsid w:val="0012270B"/>
    <w:rsid w:val="00122959"/>
    <w:rsid w:val="001231B0"/>
    <w:rsid w:val="001239A0"/>
    <w:rsid w:val="00123D8A"/>
    <w:rsid w:val="001243B0"/>
    <w:rsid w:val="001243B4"/>
    <w:rsid w:val="001243D4"/>
    <w:rsid w:val="00124594"/>
    <w:rsid w:val="00124633"/>
    <w:rsid w:val="00124717"/>
    <w:rsid w:val="0012487E"/>
    <w:rsid w:val="001248DB"/>
    <w:rsid w:val="0012503D"/>
    <w:rsid w:val="0012511E"/>
    <w:rsid w:val="001257AB"/>
    <w:rsid w:val="00125A3B"/>
    <w:rsid w:val="001267C5"/>
    <w:rsid w:val="00126A83"/>
    <w:rsid w:val="00126ACD"/>
    <w:rsid w:val="00126BF1"/>
    <w:rsid w:val="00126C59"/>
    <w:rsid w:val="00126D7B"/>
    <w:rsid w:val="00126E2D"/>
    <w:rsid w:val="00126F54"/>
    <w:rsid w:val="001274CF"/>
    <w:rsid w:val="00127831"/>
    <w:rsid w:val="00127992"/>
    <w:rsid w:val="00127D14"/>
    <w:rsid w:val="00127D48"/>
    <w:rsid w:val="001300CD"/>
    <w:rsid w:val="0013040C"/>
    <w:rsid w:val="00130A65"/>
    <w:rsid w:val="00130AD3"/>
    <w:rsid w:val="00130B2E"/>
    <w:rsid w:val="00130BA8"/>
    <w:rsid w:val="00130E89"/>
    <w:rsid w:val="001310C7"/>
    <w:rsid w:val="001313DF"/>
    <w:rsid w:val="0013173D"/>
    <w:rsid w:val="001317EA"/>
    <w:rsid w:val="0013198B"/>
    <w:rsid w:val="00132096"/>
    <w:rsid w:val="0013223B"/>
    <w:rsid w:val="00132B9E"/>
    <w:rsid w:val="00132D47"/>
    <w:rsid w:val="00133878"/>
    <w:rsid w:val="0013395B"/>
    <w:rsid w:val="00133A3B"/>
    <w:rsid w:val="00133F2E"/>
    <w:rsid w:val="00133FDE"/>
    <w:rsid w:val="0013423A"/>
    <w:rsid w:val="0013439E"/>
    <w:rsid w:val="001343B6"/>
    <w:rsid w:val="00134691"/>
    <w:rsid w:val="00134E35"/>
    <w:rsid w:val="001351F9"/>
    <w:rsid w:val="00135315"/>
    <w:rsid w:val="00135581"/>
    <w:rsid w:val="00135607"/>
    <w:rsid w:val="001357FE"/>
    <w:rsid w:val="00135A0F"/>
    <w:rsid w:val="00135A78"/>
    <w:rsid w:val="00135BF2"/>
    <w:rsid w:val="0013669E"/>
    <w:rsid w:val="00136C7C"/>
    <w:rsid w:val="00136FC9"/>
    <w:rsid w:val="0013778E"/>
    <w:rsid w:val="001403ED"/>
    <w:rsid w:val="00140590"/>
    <w:rsid w:val="00140A03"/>
    <w:rsid w:val="00140C18"/>
    <w:rsid w:val="00140FF2"/>
    <w:rsid w:val="00141132"/>
    <w:rsid w:val="0014146D"/>
    <w:rsid w:val="001418DF"/>
    <w:rsid w:val="00141968"/>
    <w:rsid w:val="00141AE2"/>
    <w:rsid w:val="00142656"/>
    <w:rsid w:val="001427E9"/>
    <w:rsid w:val="00142934"/>
    <w:rsid w:val="0014299A"/>
    <w:rsid w:val="00142CFE"/>
    <w:rsid w:val="001431AD"/>
    <w:rsid w:val="001436C8"/>
    <w:rsid w:val="0014415F"/>
    <w:rsid w:val="001441D8"/>
    <w:rsid w:val="0014448B"/>
    <w:rsid w:val="0014469F"/>
    <w:rsid w:val="0014486C"/>
    <w:rsid w:val="00144B51"/>
    <w:rsid w:val="00144BAE"/>
    <w:rsid w:val="00144CA4"/>
    <w:rsid w:val="0014541C"/>
    <w:rsid w:val="00145439"/>
    <w:rsid w:val="00145647"/>
    <w:rsid w:val="00145657"/>
    <w:rsid w:val="001456DF"/>
    <w:rsid w:val="00145D2D"/>
    <w:rsid w:val="00145DC8"/>
    <w:rsid w:val="00145EDC"/>
    <w:rsid w:val="00145F4B"/>
    <w:rsid w:val="00146644"/>
    <w:rsid w:val="00146AA9"/>
    <w:rsid w:val="00146D30"/>
    <w:rsid w:val="00146E32"/>
    <w:rsid w:val="0014741C"/>
    <w:rsid w:val="001474F6"/>
    <w:rsid w:val="0014772B"/>
    <w:rsid w:val="001477A5"/>
    <w:rsid w:val="001479D8"/>
    <w:rsid w:val="00147D39"/>
    <w:rsid w:val="00147EDE"/>
    <w:rsid w:val="00147F2C"/>
    <w:rsid w:val="00150058"/>
    <w:rsid w:val="001501DB"/>
    <w:rsid w:val="001502A5"/>
    <w:rsid w:val="001509A5"/>
    <w:rsid w:val="00150B75"/>
    <w:rsid w:val="00151225"/>
    <w:rsid w:val="001516F4"/>
    <w:rsid w:val="00151788"/>
    <w:rsid w:val="0015182C"/>
    <w:rsid w:val="0015208B"/>
    <w:rsid w:val="001520A9"/>
    <w:rsid w:val="001521FE"/>
    <w:rsid w:val="00152F45"/>
    <w:rsid w:val="001533D2"/>
    <w:rsid w:val="00153943"/>
    <w:rsid w:val="00154A8C"/>
    <w:rsid w:val="0015591D"/>
    <w:rsid w:val="00155E9F"/>
    <w:rsid w:val="00155F1A"/>
    <w:rsid w:val="001560EC"/>
    <w:rsid w:val="00156315"/>
    <w:rsid w:val="00156D75"/>
    <w:rsid w:val="00156E21"/>
    <w:rsid w:val="0015761F"/>
    <w:rsid w:val="001577DF"/>
    <w:rsid w:val="00157C36"/>
    <w:rsid w:val="00157E0A"/>
    <w:rsid w:val="0016072C"/>
    <w:rsid w:val="00160E26"/>
    <w:rsid w:val="00160E78"/>
    <w:rsid w:val="00161822"/>
    <w:rsid w:val="001618F5"/>
    <w:rsid w:val="001624E9"/>
    <w:rsid w:val="00162A86"/>
    <w:rsid w:val="00162BE6"/>
    <w:rsid w:val="001631E2"/>
    <w:rsid w:val="0016324D"/>
    <w:rsid w:val="001636C6"/>
    <w:rsid w:val="00163BC1"/>
    <w:rsid w:val="00163C89"/>
    <w:rsid w:val="00163DA4"/>
    <w:rsid w:val="00163DBB"/>
    <w:rsid w:val="00164501"/>
    <w:rsid w:val="00164662"/>
    <w:rsid w:val="00164B6D"/>
    <w:rsid w:val="001651EB"/>
    <w:rsid w:val="0016560D"/>
    <w:rsid w:val="001658F4"/>
    <w:rsid w:val="00165CDF"/>
    <w:rsid w:val="00165F1F"/>
    <w:rsid w:val="00166013"/>
    <w:rsid w:val="001661A7"/>
    <w:rsid w:val="00166360"/>
    <w:rsid w:val="0016658A"/>
    <w:rsid w:val="001665A6"/>
    <w:rsid w:val="0016670B"/>
    <w:rsid w:val="00166944"/>
    <w:rsid w:val="00166C96"/>
    <w:rsid w:val="001671DA"/>
    <w:rsid w:val="0016729E"/>
    <w:rsid w:val="00167530"/>
    <w:rsid w:val="00167D11"/>
    <w:rsid w:val="00167EA7"/>
    <w:rsid w:val="001703BA"/>
    <w:rsid w:val="001704D1"/>
    <w:rsid w:val="001707CF"/>
    <w:rsid w:val="001707D0"/>
    <w:rsid w:val="0017082C"/>
    <w:rsid w:val="00170887"/>
    <w:rsid w:val="00170CE8"/>
    <w:rsid w:val="00170E37"/>
    <w:rsid w:val="00171E03"/>
    <w:rsid w:val="00171EC1"/>
    <w:rsid w:val="00172212"/>
    <w:rsid w:val="0017256E"/>
    <w:rsid w:val="0017293E"/>
    <w:rsid w:val="00172DAB"/>
    <w:rsid w:val="001739DD"/>
    <w:rsid w:val="00173CA5"/>
    <w:rsid w:val="001742FE"/>
    <w:rsid w:val="0017450C"/>
    <w:rsid w:val="00174ABB"/>
    <w:rsid w:val="0017533C"/>
    <w:rsid w:val="00175614"/>
    <w:rsid w:val="0017617D"/>
    <w:rsid w:val="001762C8"/>
    <w:rsid w:val="00176818"/>
    <w:rsid w:val="0017690E"/>
    <w:rsid w:val="00176A08"/>
    <w:rsid w:val="00176A62"/>
    <w:rsid w:val="00176A9D"/>
    <w:rsid w:val="00176D95"/>
    <w:rsid w:val="00176E75"/>
    <w:rsid w:val="00176F78"/>
    <w:rsid w:val="001770EF"/>
    <w:rsid w:val="00177B4B"/>
    <w:rsid w:val="00177BEA"/>
    <w:rsid w:val="00177D27"/>
    <w:rsid w:val="001802E8"/>
    <w:rsid w:val="0018089C"/>
    <w:rsid w:val="001809B0"/>
    <w:rsid w:val="00180A75"/>
    <w:rsid w:val="0018181B"/>
    <w:rsid w:val="00181908"/>
    <w:rsid w:val="00181997"/>
    <w:rsid w:val="00181B11"/>
    <w:rsid w:val="00181C03"/>
    <w:rsid w:val="00181D82"/>
    <w:rsid w:val="0018239E"/>
    <w:rsid w:val="00182479"/>
    <w:rsid w:val="001828EF"/>
    <w:rsid w:val="00182917"/>
    <w:rsid w:val="001829A9"/>
    <w:rsid w:val="00182A52"/>
    <w:rsid w:val="00182A8F"/>
    <w:rsid w:val="00182D50"/>
    <w:rsid w:val="00182F44"/>
    <w:rsid w:val="001830C2"/>
    <w:rsid w:val="00183577"/>
    <w:rsid w:val="00183707"/>
    <w:rsid w:val="00183B27"/>
    <w:rsid w:val="001842ED"/>
    <w:rsid w:val="001849E3"/>
    <w:rsid w:val="00184AE1"/>
    <w:rsid w:val="001853B7"/>
    <w:rsid w:val="001859DF"/>
    <w:rsid w:val="001859EE"/>
    <w:rsid w:val="00185FEB"/>
    <w:rsid w:val="001867F8"/>
    <w:rsid w:val="0018685A"/>
    <w:rsid w:val="00186BBF"/>
    <w:rsid w:val="00186CBC"/>
    <w:rsid w:val="00186F06"/>
    <w:rsid w:val="00187392"/>
    <w:rsid w:val="00187680"/>
    <w:rsid w:val="00187A89"/>
    <w:rsid w:val="00187E66"/>
    <w:rsid w:val="00190363"/>
    <w:rsid w:val="0019091A"/>
    <w:rsid w:val="00190D4B"/>
    <w:rsid w:val="00191377"/>
    <w:rsid w:val="001913DF"/>
    <w:rsid w:val="00192005"/>
    <w:rsid w:val="001921F8"/>
    <w:rsid w:val="0019259C"/>
    <w:rsid w:val="00192740"/>
    <w:rsid w:val="00192CA3"/>
    <w:rsid w:val="00192CEE"/>
    <w:rsid w:val="00192E2A"/>
    <w:rsid w:val="00192F07"/>
    <w:rsid w:val="001932BF"/>
    <w:rsid w:val="00193377"/>
    <w:rsid w:val="00193603"/>
    <w:rsid w:val="00193BC7"/>
    <w:rsid w:val="00193C24"/>
    <w:rsid w:val="0019404D"/>
    <w:rsid w:val="0019405C"/>
    <w:rsid w:val="00194719"/>
    <w:rsid w:val="0019472D"/>
    <w:rsid w:val="001949FE"/>
    <w:rsid w:val="00194BC3"/>
    <w:rsid w:val="001951BE"/>
    <w:rsid w:val="0019537D"/>
    <w:rsid w:val="001956BD"/>
    <w:rsid w:val="0019571D"/>
    <w:rsid w:val="00195720"/>
    <w:rsid w:val="001959FF"/>
    <w:rsid w:val="00195BA2"/>
    <w:rsid w:val="00196151"/>
    <w:rsid w:val="0019670C"/>
    <w:rsid w:val="00196791"/>
    <w:rsid w:val="001967A6"/>
    <w:rsid w:val="00196EB5"/>
    <w:rsid w:val="001971E4"/>
    <w:rsid w:val="001976B5"/>
    <w:rsid w:val="0019776C"/>
    <w:rsid w:val="00197E08"/>
    <w:rsid w:val="00197FBD"/>
    <w:rsid w:val="001A0DE1"/>
    <w:rsid w:val="001A1010"/>
    <w:rsid w:val="001A1376"/>
    <w:rsid w:val="001A1384"/>
    <w:rsid w:val="001A185F"/>
    <w:rsid w:val="001A1B1A"/>
    <w:rsid w:val="001A1B3B"/>
    <w:rsid w:val="001A1D00"/>
    <w:rsid w:val="001A1D69"/>
    <w:rsid w:val="001A1F3B"/>
    <w:rsid w:val="001A266B"/>
    <w:rsid w:val="001A280E"/>
    <w:rsid w:val="001A2955"/>
    <w:rsid w:val="001A300F"/>
    <w:rsid w:val="001A3C16"/>
    <w:rsid w:val="001A47D1"/>
    <w:rsid w:val="001A491B"/>
    <w:rsid w:val="001A4DE1"/>
    <w:rsid w:val="001A4F29"/>
    <w:rsid w:val="001A4F42"/>
    <w:rsid w:val="001A4FB5"/>
    <w:rsid w:val="001A5B3F"/>
    <w:rsid w:val="001A610D"/>
    <w:rsid w:val="001A6366"/>
    <w:rsid w:val="001A674A"/>
    <w:rsid w:val="001A687F"/>
    <w:rsid w:val="001A6B48"/>
    <w:rsid w:val="001A6B8E"/>
    <w:rsid w:val="001A6C9E"/>
    <w:rsid w:val="001A6D72"/>
    <w:rsid w:val="001A7492"/>
    <w:rsid w:val="001A7EF3"/>
    <w:rsid w:val="001B0039"/>
    <w:rsid w:val="001B03E0"/>
    <w:rsid w:val="001B0C96"/>
    <w:rsid w:val="001B0D8C"/>
    <w:rsid w:val="001B0FDC"/>
    <w:rsid w:val="001B2037"/>
    <w:rsid w:val="001B28B1"/>
    <w:rsid w:val="001B2E87"/>
    <w:rsid w:val="001B2EDC"/>
    <w:rsid w:val="001B31A6"/>
    <w:rsid w:val="001B3267"/>
    <w:rsid w:val="001B34AE"/>
    <w:rsid w:val="001B3604"/>
    <w:rsid w:val="001B36E1"/>
    <w:rsid w:val="001B381D"/>
    <w:rsid w:val="001B3910"/>
    <w:rsid w:val="001B3CC0"/>
    <w:rsid w:val="001B4B52"/>
    <w:rsid w:val="001B4BF2"/>
    <w:rsid w:val="001B4DC4"/>
    <w:rsid w:val="001B4DF6"/>
    <w:rsid w:val="001B5106"/>
    <w:rsid w:val="001B54E3"/>
    <w:rsid w:val="001B6120"/>
    <w:rsid w:val="001B7099"/>
    <w:rsid w:val="001B7EA3"/>
    <w:rsid w:val="001B7EBD"/>
    <w:rsid w:val="001C00FD"/>
    <w:rsid w:val="001C01D3"/>
    <w:rsid w:val="001C02CA"/>
    <w:rsid w:val="001C030B"/>
    <w:rsid w:val="001C0891"/>
    <w:rsid w:val="001C0A0F"/>
    <w:rsid w:val="001C0BF2"/>
    <w:rsid w:val="001C0E79"/>
    <w:rsid w:val="001C13AB"/>
    <w:rsid w:val="001C194E"/>
    <w:rsid w:val="001C1D68"/>
    <w:rsid w:val="001C1F73"/>
    <w:rsid w:val="001C2BAD"/>
    <w:rsid w:val="001C2E48"/>
    <w:rsid w:val="001C3250"/>
    <w:rsid w:val="001C32AD"/>
    <w:rsid w:val="001C32D1"/>
    <w:rsid w:val="001C358A"/>
    <w:rsid w:val="001C35BF"/>
    <w:rsid w:val="001C3979"/>
    <w:rsid w:val="001C39F6"/>
    <w:rsid w:val="001C3C0A"/>
    <w:rsid w:val="001C4508"/>
    <w:rsid w:val="001C47A4"/>
    <w:rsid w:val="001C4B39"/>
    <w:rsid w:val="001C4BD1"/>
    <w:rsid w:val="001C54BD"/>
    <w:rsid w:val="001C561F"/>
    <w:rsid w:val="001C582B"/>
    <w:rsid w:val="001C5980"/>
    <w:rsid w:val="001C5CB5"/>
    <w:rsid w:val="001C5F2D"/>
    <w:rsid w:val="001C634C"/>
    <w:rsid w:val="001C66A7"/>
    <w:rsid w:val="001C6D74"/>
    <w:rsid w:val="001C7386"/>
    <w:rsid w:val="001C74D3"/>
    <w:rsid w:val="001C7D31"/>
    <w:rsid w:val="001C7DDC"/>
    <w:rsid w:val="001C7E5A"/>
    <w:rsid w:val="001D0031"/>
    <w:rsid w:val="001D00D1"/>
    <w:rsid w:val="001D054A"/>
    <w:rsid w:val="001D0824"/>
    <w:rsid w:val="001D0B9B"/>
    <w:rsid w:val="001D0C1D"/>
    <w:rsid w:val="001D0EDC"/>
    <w:rsid w:val="001D111F"/>
    <w:rsid w:val="001D1382"/>
    <w:rsid w:val="001D1383"/>
    <w:rsid w:val="001D1AF4"/>
    <w:rsid w:val="001D1C3B"/>
    <w:rsid w:val="001D1D8A"/>
    <w:rsid w:val="001D1F33"/>
    <w:rsid w:val="001D1FA3"/>
    <w:rsid w:val="001D2301"/>
    <w:rsid w:val="001D2396"/>
    <w:rsid w:val="001D2B02"/>
    <w:rsid w:val="001D2DFD"/>
    <w:rsid w:val="001D2F77"/>
    <w:rsid w:val="001D305E"/>
    <w:rsid w:val="001D36E4"/>
    <w:rsid w:val="001D3B05"/>
    <w:rsid w:val="001D3B0D"/>
    <w:rsid w:val="001D3B85"/>
    <w:rsid w:val="001D3B99"/>
    <w:rsid w:val="001D3D63"/>
    <w:rsid w:val="001D3E41"/>
    <w:rsid w:val="001D3E9F"/>
    <w:rsid w:val="001D3F13"/>
    <w:rsid w:val="001D4904"/>
    <w:rsid w:val="001D4A6C"/>
    <w:rsid w:val="001D51EB"/>
    <w:rsid w:val="001D54D6"/>
    <w:rsid w:val="001D5640"/>
    <w:rsid w:val="001D5993"/>
    <w:rsid w:val="001D5A26"/>
    <w:rsid w:val="001D6151"/>
    <w:rsid w:val="001D6417"/>
    <w:rsid w:val="001D6C10"/>
    <w:rsid w:val="001D6C43"/>
    <w:rsid w:val="001D77DF"/>
    <w:rsid w:val="001E0413"/>
    <w:rsid w:val="001E0419"/>
    <w:rsid w:val="001E04AB"/>
    <w:rsid w:val="001E0714"/>
    <w:rsid w:val="001E0A54"/>
    <w:rsid w:val="001E12B6"/>
    <w:rsid w:val="001E1B4A"/>
    <w:rsid w:val="001E2358"/>
    <w:rsid w:val="001E2444"/>
    <w:rsid w:val="001E25F9"/>
    <w:rsid w:val="001E28B7"/>
    <w:rsid w:val="001E2F53"/>
    <w:rsid w:val="001E364F"/>
    <w:rsid w:val="001E3664"/>
    <w:rsid w:val="001E372C"/>
    <w:rsid w:val="001E3A92"/>
    <w:rsid w:val="001E3C75"/>
    <w:rsid w:val="001E3CCD"/>
    <w:rsid w:val="001E41E9"/>
    <w:rsid w:val="001E42E3"/>
    <w:rsid w:val="001E4313"/>
    <w:rsid w:val="001E4B44"/>
    <w:rsid w:val="001E4CF8"/>
    <w:rsid w:val="001E5498"/>
    <w:rsid w:val="001E569D"/>
    <w:rsid w:val="001E58BE"/>
    <w:rsid w:val="001E5A2A"/>
    <w:rsid w:val="001E5A67"/>
    <w:rsid w:val="001E61F7"/>
    <w:rsid w:val="001E66B2"/>
    <w:rsid w:val="001E6912"/>
    <w:rsid w:val="001E7006"/>
    <w:rsid w:val="001E70FE"/>
    <w:rsid w:val="001E7435"/>
    <w:rsid w:val="001E79F2"/>
    <w:rsid w:val="001E7A29"/>
    <w:rsid w:val="001E7B35"/>
    <w:rsid w:val="001E7BF4"/>
    <w:rsid w:val="001E7E1D"/>
    <w:rsid w:val="001F0029"/>
    <w:rsid w:val="001F0940"/>
    <w:rsid w:val="001F0D0B"/>
    <w:rsid w:val="001F1155"/>
    <w:rsid w:val="001F1266"/>
    <w:rsid w:val="001F1C9B"/>
    <w:rsid w:val="001F270B"/>
    <w:rsid w:val="001F298E"/>
    <w:rsid w:val="001F29B9"/>
    <w:rsid w:val="001F30A5"/>
    <w:rsid w:val="001F3309"/>
    <w:rsid w:val="001F37B8"/>
    <w:rsid w:val="001F3CA5"/>
    <w:rsid w:val="001F4038"/>
    <w:rsid w:val="001F461E"/>
    <w:rsid w:val="001F48A9"/>
    <w:rsid w:val="001F4AE1"/>
    <w:rsid w:val="001F4CA5"/>
    <w:rsid w:val="001F4E39"/>
    <w:rsid w:val="001F500F"/>
    <w:rsid w:val="001F5092"/>
    <w:rsid w:val="001F5745"/>
    <w:rsid w:val="001F57DA"/>
    <w:rsid w:val="001F58DC"/>
    <w:rsid w:val="001F5BFC"/>
    <w:rsid w:val="001F60FB"/>
    <w:rsid w:val="001F6157"/>
    <w:rsid w:val="001F63BA"/>
    <w:rsid w:val="001F660C"/>
    <w:rsid w:val="001F6659"/>
    <w:rsid w:val="001F690E"/>
    <w:rsid w:val="001F69C0"/>
    <w:rsid w:val="001F6A08"/>
    <w:rsid w:val="001F6DFE"/>
    <w:rsid w:val="001F7076"/>
    <w:rsid w:val="001F7316"/>
    <w:rsid w:val="001F7581"/>
    <w:rsid w:val="001F77C1"/>
    <w:rsid w:val="001F7BBF"/>
    <w:rsid w:val="0020019C"/>
    <w:rsid w:val="0020095E"/>
    <w:rsid w:val="00200DEB"/>
    <w:rsid w:val="002010A4"/>
    <w:rsid w:val="002010E5"/>
    <w:rsid w:val="002017F8"/>
    <w:rsid w:val="00201D77"/>
    <w:rsid w:val="00202394"/>
    <w:rsid w:val="002028DA"/>
    <w:rsid w:val="0020293F"/>
    <w:rsid w:val="00202E3D"/>
    <w:rsid w:val="00202ED2"/>
    <w:rsid w:val="00203078"/>
    <w:rsid w:val="002032CB"/>
    <w:rsid w:val="00203681"/>
    <w:rsid w:val="0020376C"/>
    <w:rsid w:val="00203843"/>
    <w:rsid w:val="00203D01"/>
    <w:rsid w:val="0020434A"/>
    <w:rsid w:val="002043EE"/>
    <w:rsid w:val="00204411"/>
    <w:rsid w:val="002044F7"/>
    <w:rsid w:val="002045F5"/>
    <w:rsid w:val="0020469B"/>
    <w:rsid w:val="00204830"/>
    <w:rsid w:val="00204AB3"/>
    <w:rsid w:val="00204EE9"/>
    <w:rsid w:val="002056B8"/>
    <w:rsid w:val="00205827"/>
    <w:rsid w:val="00205CC7"/>
    <w:rsid w:val="002063B3"/>
    <w:rsid w:val="00206759"/>
    <w:rsid w:val="00207396"/>
    <w:rsid w:val="0020774A"/>
    <w:rsid w:val="002078E6"/>
    <w:rsid w:val="00207D21"/>
    <w:rsid w:val="00207D42"/>
    <w:rsid w:val="002105D6"/>
    <w:rsid w:val="0021069B"/>
    <w:rsid w:val="002108D6"/>
    <w:rsid w:val="0021117C"/>
    <w:rsid w:val="002113B2"/>
    <w:rsid w:val="002114CF"/>
    <w:rsid w:val="0021151E"/>
    <w:rsid w:val="00211569"/>
    <w:rsid w:val="002116D3"/>
    <w:rsid w:val="00211BB4"/>
    <w:rsid w:val="00212069"/>
    <w:rsid w:val="0021219A"/>
    <w:rsid w:val="0021234A"/>
    <w:rsid w:val="00212A25"/>
    <w:rsid w:val="00212A5F"/>
    <w:rsid w:val="00212CCD"/>
    <w:rsid w:val="00212CD6"/>
    <w:rsid w:val="00212DAC"/>
    <w:rsid w:val="00212F03"/>
    <w:rsid w:val="00212F47"/>
    <w:rsid w:val="00213513"/>
    <w:rsid w:val="0021409D"/>
    <w:rsid w:val="00214107"/>
    <w:rsid w:val="00214130"/>
    <w:rsid w:val="0021416D"/>
    <w:rsid w:val="002141CB"/>
    <w:rsid w:val="00214418"/>
    <w:rsid w:val="00214560"/>
    <w:rsid w:val="00214A2E"/>
    <w:rsid w:val="002152E2"/>
    <w:rsid w:val="00215394"/>
    <w:rsid w:val="002154CD"/>
    <w:rsid w:val="00215566"/>
    <w:rsid w:val="002157E9"/>
    <w:rsid w:val="00215CA0"/>
    <w:rsid w:val="00215D98"/>
    <w:rsid w:val="00215E58"/>
    <w:rsid w:val="0021609B"/>
    <w:rsid w:val="00216344"/>
    <w:rsid w:val="0021694F"/>
    <w:rsid w:val="00216DFA"/>
    <w:rsid w:val="00217986"/>
    <w:rsid w:val="0022009C"/>
    <w:rsid w:val="002201E0"/>
    <w:rsid w:val="002205D7"/>
    <w:rsid w:val="00220AB1"/>
    <w:rsid w:val="0022106A"/>
    <w:rsid w:val="00221DB5"/>
    <w:rsid w:val="00222663"/>
    <w:rsid w:val="0022295B"/>
    <w:rsid w:val="002235FF"/>
    <w:rsid w:val="0022387C"/>
    <w:rsid w:val="0022473B"/>
    <w:rsid w:val="002247B3"/>
    <w:rsid w:val="0022489E"/>
    <w:rsid w:val="00224CA6"/>
    <w:rsid w:val="00224E48"/>
    <w:rsid w:val="00225284"/>
    <w:rsid w:val="0022575C"/>
    <w:rsid w:val="00225B1B"/>
    <w:rsid w:val="00225B46"/>
    <w:rsid w:val="00225C56"/>
    <w:rsid w:val="00226421"/>
    <w:rsid w:val="00226766"/>
    <w:rsid w:val="00226A6A"/>
    <w:rsid w:val="00226DCB"/>
    <w:rsid w:val="00226DE8"/>
    <w:rsid w:val="00227558"/>
    <w:rsid w:val="002275C6"/>
    <w:rsid w:val="0022783E"/>
    <w:rsid w:val="0022786C"/>
    <w:rsid w:val="00227C55"/>
    <w:rsid w:val="002301D0"/>
    <w:rsid w:val="002304FE"/>
    <w:rsid w:val="002305DE"/>
    <w:rsid w:val="00230708"/>
    <w:rsid w:val="002309DA"/>
    <w:rsid w:val="00230A80"/>
    <w:rsid w:val="00230F35"/>
    <w:rsid w:val="002315EA"/>
    <w:rsid w:val="00231DF8"/>
    <w:rsid w:val="00232A7B"/>
    <w:rsid w:val="00232E22"/>
    <w:rsid w:val="00232E25"/>
    <w:rsid w:val="00232FD6"/>
    <w:rsid w:val="002330F8"/>
    <w:rsid w:val="00233125"/>
    <w:rsid w:val="002338BA"/>
    <w:rsid w:val="00233DA4"/>
    <w:rsid w:val="00233FC6"/>
    <w:rsid w:val="00234615"/>
    <w:rsid w:val="002346C7"/>
    <w:rsid w:val="0023477B"/>
    <w:rsid w:val="002348DC"/>
    <w:rsid w:val="00234E32"/>
    <w:rsid w:val="00234FE6"/>
    <w:rsid w:val="00235142"/>
    <w:rsid w:val="00235FE1"/>
    <w:rsid w:val="002363B1"/>
    <w:rsid w:val="0023665D"/>
    <w:rsid w:val="002367FA"/>
    <w:rsid w:val="002372B1"/>
    <w:rsid w:val="0023761D"/>
    <w:rsid w:val="00240170"/>
    <w:rsid w:val="00240557"/>
    <w:rsid w:val="00240977"/>
    <w:rsid w:val="00240A4B"/>
    <w:rsid w:val="002411BE"/>
    <w:rsid w:val="002415B6"/>
    <w:rsid w:val="00241B9F"/>
    <w:rsid w:val="00241C1E"/>
    <w:rsid w:val="00241D4F"/>
    <w:rsid w:val="002420DE"/>
    <w:rsid w:val="00242102"/>
    <w:rsid w:val="00242517"/>
    <w:rsid w:val="00242607"/>
    <w:rsid w:val="002429A4"/>
    <w:rsid w:val="002432DF"/>
    <w:rsid w:val="002435AA"/>
    <w:rsid w:val="00243B69"/>
    <w:rsid w:val="00243F16"/>
    <w:rsid w:val="00244E82"/>
    <w:rsid w:val="00245403"/>
    <w:rsid w:val="002459CD"/>
    <w:rsid w:val="00245C02"/>
    <w:rsid w:val="002460AD"/>
    <w:rsid w:val="002464FD"/>
    <w:rsid w:val="00246763"/>
    <w:rsid w:val="0024685B"/>
    <w:rsid w:val="00247701"/>
    <w:rsid w:val="0024771E"/>
    <w:rsid w:val="0024773B"/>
    <w:rsid w:val="00247784"/>
    <w:rsid w:val="00247E3C"/>
    <w:rsid w:val="0025046D"/>
    <w:rsid w:val="00250777"/>
    <w:rsid w:val="002507C4"/>
    <w:rsid w:val="0025132E"/>
    <w:rsid w:val="00251470"/>
    <w:rsid w:val="00251CCE"/>
    <w:rsid w:val="00251CD3"/>
    <w:rsid w:val="00251E93"/>
    <w:rsid w:val="00251FD9"/>
    <w:rsid w:val="00251FE2"/>
    <w:rsid w:val="0025201F"/>
    <w:rsid w:val="002521A6"/>
    <w:rsid w:val="0025233D"/>
    <w:rsid w:val="002524F2"/>
    <w:rsid w:val="00252C4A"/>
    <w:rsid w:val="00252ED5"/>
    <w:rsid w:val="0025309C"/>
    <w:rsid w:val="0025354A"/>
    <w:rsid w:val="002538F6"/>
    <w:rsid w:val="00253D15"/>
    <w:rsid w:val="0025438F"/>
    <w:rsid w:val="002544AE"/>
    <w:rsid w:val="002544E9"/>
    <w:rsid w:val="0025485D"/>
    <w:rsid w:val="00254A20"/>
    <w:rsid w:val="00254A33"/>
    <w:rsid w:val="00254C67"/>
    <w:rsid w:val="0025542D"/>
    <w:rsid w:val="002556D5"/>
    <w:rsid w:val="00255F74"/>
    <w:rsid w:val="002560DA"/>
    <w:rsid w:val="00256126"/>
    <w:rsid w:val="00256237"/>
    <w:rsid w:val="002562C6"/>
    <w:rsid w:val="0025691A"/>
    <w:rsid w:val="00256CB0"/>
    <w:rsid w:val="00256D26"/>
    <w:rsid w:val="0026065A"/>
    <w:rsid w:val="0026070E"/>
    <w:rsid w:val="002607A3"/>
    <w:rsid w:val="00260B87"/>
    <w:rsid w:val="00260C4A"/>
    <w:rsid w:val="00260ED5"/>
    <w:rsid w:val="0026137F"/>
    <w:rsid w:val="002613CC"/>
    <w:rsid w:val="0026140B"/>
    <w:rsid w:val="00261C44"/>
    <w:rsid w:val="00261E5D"/>
    <w:rsid w:val="0026331A"/>
    <w:rsid w:val="002634D4"/>
    <w:rsid w:val="00264178"/>
    <w:rsid w:val="00264954"/>
    <w:rsid w:val="002649A8"/>
    <w:rsid w:val="00264FCB"/>
    <w:rsid w:val="00265E38"/>
    <w:rsid w:val="00265F90"/>
    <w:rsid w:val="0026608A"/>
    <w:rsid w:val="0026757B"/>
    <w:rsid w:val="0026762F"/>
    <w:rsid w:val="00267848"/>
    <w:rsid w:val="00267EB3"/>
    <w:rsid w:val="00270072"/>
    <w:rsid w:val="00270265"/>
    <w:rsid w:val="00270993"/>
    <w:rsid w:val="00270AA1"/>
    <w:rsid w:val="00270C9C"/>
    <w:rsid w:val="002711DE"/>
    <w:rsid w:val="002712A5"/>
    <w:rsid w:val="00271443"/>
    <w:rsid w:val="00271896"/>
    <w:rsid w:val="00271B26"/>
    <w:rsid w:val="00271F42"/>
    <w:rsid w:val="00272080"/>
    <w:rsid w:val="002720A0"/>
    <w:rsid w:val="00272436"/>
    <w:rsid w:val="00272F7A"/>
    <w:rsid w:val="00272F98"/>
    <w:rsid w:val="002735BD"/>
    <w:rsid w:val="00273998"/>
    <w:rsid w:val="00273A8B"/>
    <w:rsid w:val="00273AD4"/>
    <w:rsid w:val="00273C40"/>
    <w:rsid w:val="00274846"/>
    <w:rsid w:val="00274C4D"/>
    <w:rsid w:val="002750BA"/>
    <w:rsid w:val="002751C9"/>
    <w:rsid w:val="002751F3"/>
    <w:rsid w:val="00276071"/>
    <w:rsid w:val="0027661E"/>
    <w:rsid w:val="00276C11"/>
    <w:rsid w:val="00276F74"/>
    <w:rsid w:val="00277308"/>
    <w:rsid w:val="002774FC"/>
    <w:rsid w:val="00277509"/>
    <w:rsid w:val="00277535"/>
    <w:rsid w:val="00277D25"/>
    <w:rsid w:val="002801BC"/>
    <w:rsid w:val="00280BE8"/>
    <w:rsid w:val="00280E50"/>
    <w:rsid w:val="00281084"/>
    <w:rsid w:val="0028134F"/>
    <w:rsid w:val="00281814"/>
    <w:rsid w:val="00281B2E"/>
    <w:rsid w:val="0028200C"/>
    <w:rsid w:val="0028235A"/>
    <w:rsid w:val="0028242A"/>
    <w:rsid w:val="002824AB"/>
    <w:rsid w:val="00282702"/>
    <w:rsid w:val="00282AB5"/>
    <w:rsid w:val="00282B8E"/>
    <w:rsid w:val="00282F4C"/>
    <w:rsid w:val="0028335C"/>
    <w:rsid w:val="002836D5"/>
    <w:rsid w:val="00283AB3"/>
    <w:rsid w:val="00283FB4"/>
    <w:rsid w:val="002840F7"/>
    <w:rsid w:val="0028410E"/>
    <w:rsid w:val="00284BC1"/>
    <w:rsid w:val="00284D18"/>
    <w:rsid w:val="00284FEB"/>
    <w:rsid w:val="002855CE"/>
    <w:rsid w:val="00285C40"/>
    <w:rsid w:val="00285CBA"/>
    <w:rsid w:val="002860A6"/>
    <w:rsid w:val="00286A93"/>
    <w:rsid w:val="00286D97"/>
    <w:rsid w:val="00286EBA"/>
    <w:rsid w:val="002873CA"/>
    <w:rsid w:val="002878C7"/>
    <w:rsid w:val="002906B7"/>
    <w:rsid w:val="002907E6"/>
    <w:rsid w:val="0029091B"/>
    <w:rsid w:val="00290A00"/>
    <w:rsid w:val="00290A62"/>
    <w:rsid w:val="00290B60"/>
    <w:rsid w:val="00290D70"/>
    <w:rsid w:val="0029134E"/>
    <w:rsid w:val="0029205B"/>
    <w:rsid w:val="0029248A"/>
    <w:rsid w:val="002926AD"/>
    <w:rsid w:val="002926C7"/>
    <w:rsid w:val="002939D8"/>
    <w:rsid w:val="00293E3F"/>
    <w:rsid w:val="00293FE4"/>
    <w:rsid w:val="00294198"/>
    <w:rsid w:val="00294455"/>
    <w:rsid w:val="00294CFF"/>
    <w:rsid w:val="0029562C"/>
    <w:rsid w:val="00295A3A"/>
    <w:rsid w:val="00295E31"/>
    <w:rsid w:val="00295EAD"/>
    <w:rsid w:val="00296118"/>
    <w:rsid w:val="00297939"/>
    <w:rsid w:val="002A003D"/>
    <w:rsid w:val="002A0193"/>
    <w:rsid w:val="002A038C"/>
    <w:rsid w:val="002A074B"/>
    <w:rsid w:val="002A0D34"/>
    <w:rsid w:val="002A1284"/>
    <w:rsid w:val="002A15E4"/>
    <w:rsid w:val="002A1807"/>
    <w:rsid w:val="002A187D"/>
    <w:rsid w:val="002A1A02"/>
    <w:rsid w:val="002A2F54"/>
    <w:rsid w:val="002A2F79"/>
    <w:rsid w:val="002A337F"/>
    <w:rsid w:val="002A37D7"/>
    <w:rsid w:val="002A4052"/>
    <w:rsid w:val="002A4378"/>
    <w:rsid w:val="002A453E"/>
    <w:rsid w:val="002A4808"/>
    <w:rsid w:val="002A4E62"/>
    <w:rsid w:val="002A5372"/>
    <w:rsid w:val="002A59EC"/>
    <w:rsid w:val="002A5A28"/>
    <w:rsid w:val="002A5BAF"/>
    <w:rsid w:val="002A5C66"/>
    <w:rsid w:val="002A5D72"/>
    <w:rsid w:val="002A5D9B"/>
    <w:rsid w:val="002A5F55"/>
    <w:rsid w:val="002A6A12"/>
    <w:rsid w:val="002A6C48"/>
    <w:rsid w:val="002A6CA1"/>
    <w:rsid w:val="002A6CE1"/>
    <w:rsid w:val="002A6FC9"/>
    <w:rsid w:val="002A7777"/>
    <w:rsid w:val="002A78A9"/>
    <w:rsid w:val="002A7D19"/>
    <w:rsid w:val="002A7F3A"/>
    <w:rsid w:val="002B06DB"/>
    <w:rsid w:val="002B0775"/>
    <w:rsid w:val="002B09B7"/>
    <w:rsid w:val="002B0B85"/>
    <w:rsid w:val="002B11C5"/>
    <w:rsid w:val="002B1206"/>
    <w:rsid w:val="002B1212"/>
    <w:rsid w:val="002B1768"/>
    <w:rsid w:val="002B1C6F"/>
    <w:rsid w:val="002B1E46"/>
    <w:rsid w:val="002B1F79"/>
    <w:rsid w:val="002B1FEC"/>
    <w:rsid w:val="002B210D"/>
    <w:rsid w:val="002B263A"/>
    <w:rsid w:val="002B29F9"/>
    <w:rsid w:val="002B2AA2"/>
    <w:rsid w:val="002B2AEE"/>
    <w:rsid w:val="002B2DF3"/>
    <w:rsid w:val="002B2FBD"/>
    <w:rsid w:val="002B300B"/>
    <w:rsid w:val="002B33FA"/>
    <w:rsid w:val="002B34CF"/>
    <w:rsid w:val="002B382C"/>
    <w:rsid w:val="002B3891"/>
    <w:rsid w:val="002B3A52"/>
    <w:rsid w:val="002B48DB"/>
    <w:rsid w:val="002B4C3C"/>
    <w:rsid w:val="002B4E99"/>
    <w:rsid w:val="002B4EA7"/>
    <w:rsid w:val="002B4EFD"/>
    <w:rsid w:val="002B58C7"/>
    <w:rsid w:val="002B5A53"/>
    <w:rsid w:val="002B601F"/>
    <w:rsid w:val="002B654F"/>
    <w:rsid w:val="002B67E8"/>
    <w:rsid w:val="002B6FD3"/>
    <w:rsid w:val="002B784D"/>
    <w:rsid w:val="002B79ED"/>
    <w:rsid w:val="002B7A65"/>
    <w:rsid w:val="002C04AC"/>
    <w:rsid w:val="002C0B28"/>
    <w:rsid w:val="002C0BC9"/>
    <w:rsid w:val="002C0D2A"/>
    <w:rsid w:val="002C17EC"/>
    <w:rsid w:val="002C21FC"/>
    <w:rsid w:val="002C2614"/>
    <w:rsid w:val="002C2647"/>
    <w:rsid w:val="002C274A"/>
    <w:rsid w:val="002C3037"/>
    <w:rsid w:val="002C323C"/>
    <w:rsid w:val="002C3421"/>
    <w:rsid w:val="002C34A9"/>
    <w:rsid w:val="002C400F"/>
    <w:rsid w:val="002C4349"/>
    <w:rsid w:val="002C47D4"/>
    <w:rsid w:val="002C498B"/>
    <w:rsid w:val="002C56B3"/>
    <w:rsid w:val="002C5A6D"/>
    <w:rsid w:val="002C5B65"/>
    <w:rsid w:val="002C5B8F"/>
    <w:rsid w:val="002C5E5F"/>
    <w:rsid w:val="002C6090"/>
    <w:rsid w:val="002C644D"/>
    <w:rsid w:val="002C64A6"/>
    <w:rsid w:val="002C6507"/>
    <w:rsid w:val="002C6787"/>
    <w:rsid w:val="002C6842"/>
    <w:rsid w:val="002C6A31"/>
    <w:rsid w:val="002C6C11"/>
    <w:rsid w:val="002C6EEA"/>
    <w:rsid w:val="002C71CC"/>
    <w:rsid w:val="002C7E84"/>
    <w:rsid w:val="002D00A6"/>
    <w:rsid w:val="002D01C3"/>
    <w:rsid w:val="002D05C4"/>
    <w:rsid w:val="002D0C04"/>
    <w:rsid w:val="002D106A"/>
    <w:rsid w:val="002D1107"/>
    <w:rsid w:val="002D137E"/>
    <w:rsid w:val="002D1973"/>
    <w:rsid w:val="002D1A83"/>
    <w:rsid w:val="002D22B8"/>
    <w:rsid w:val="002D2321"/>
    <w:rsid w:val="002D2488"/>
    <w:rsid w:val="002D25DA"/>
    <w:rsid w:val="002D29AA"/>
    <w:rsid w:val="002D2B21"/>
    <w:rsid w:val="002D2C81"/>
    <w:rsid w:val="002D2F9A"/>
    <w:rsid w:val="002D30BB"/>
    <w:rsid w:val="002D3213"/>
    <w:rsid w:val="002D3682"/>
    <w:rsid w:val="002D3968"/>
    <w:rsid w:val="002D3C8B"/>
    <w:rsid w:val="002D408C"/>
    <w:rsid w:val="002D42AD"/>
    <w:rsid w:val="002D4439"/>
    <w:rsid w:val="002D44B3"/>
    <w:rsid w:val="002D4847"/>
    <w:rsid w:val="002D54CF"/>
    <w:rsid w:val="002D55D9"/>
    <w:rsid w:val="002D5693"/>
    <w:rsid w:val="002D5969"/>
    <w:rsid w:val="002D597E"/>
    <w:rsid w:val="002D5A0C"/>
    <w:rsid w:val="002D5D98"/>
    <w:rsid w:val="002D627E"/>
    <w:rsid w:val="002D6368"/>
    <w:rsid w:val="002D647B"/>
    <w:rsid w:val="002D6F2A"/>
    <w:rsid w:val="002D70F6"/>
    <w:rsid w:val="002D716A"/>
    <w:rsid w:val="002D74C1"/>
    <w:rsid w:val="002D7508"/>
    <w:rsid w:val="002D7670"/>
    <w:rsid w:val="002D7B4A"/>
    <w:rsid w:val="002D7F6B"/>
    <w:rsid w:val="002E010D"/>
    <w:rsid w:val="002E02A7"/>
    <w:rsid w:val="002E05A2"/>
    <w:rsid w:val="002E0703"/>
    <w:rsid w:val="002E0C9F"/>
    <w:rsid w:val="002E0F5C"/>
    <w:rsid w:val="002E126A"/>
    <w:rsid w:val="002E1588"/>
    <w:rsid w:val="002E1943"/>
    <w:rsid w:val="002E1CBB"/>
    <w:rsid w:val="002E24F7"/>
    <w:rsid w:val="002E2CB7"/>
    <w:rsid w:val="002E332E"/>
    <w:rsid w:val="002E3417"/>
    <w:rsid w:val="002E34B4"/>
    <w:rsid w:val="002E38D5"/>
    <w:rsid w:val="002E391E"/>
    <w:rsid w:val="002E39B1"/>
    <w:rsid w:val="002E3DE1"/>
    <w:rsid w:val="002E4087"/>
    <w:rsid w:val="002E40C3"/>
    <w:rsid w:val="002E423C"/>
    <w:rsid w:val="002E5843"/>
    <w:rsid w:val="002E5A5D"/>
    <w:rsid w:val="002E5C45"/>
    <w:rsid w:val="002E5D04"/>
    <w:rsid w:val="002E5D9F"/>
    <w:rsid w:val="002E60ED"/>
    <w:rsid w:val="002E685B"/>
    <w:rsid w:val="002E6B19"/>
    <w:rsid w:val="002E707C"/>
    <w:rsid w:val="002E7148"/>
    <w:rsid w:val="002E75FA"/>
    <w:rsid w:val="002E7CC1"/>
    <w:rsid w:val="002E7CE1"/>
    <w:rsid w:val="002E7F28"/>
    <w:rsid w:val="002E7FDB"/>
    <w:rsid w:val="002F02F4"/>
    <w:rsid w:val="002F0732"/>
    <w:rsid w:val="002F0916"/>
    <w:rsid w:val="002F10DC"/>
    <w:rsid w:val="002F10F1"/>
    <w:rsid w:val="002F1888"/>
    <w:rsid w:val="002F1940"/>
    <w:rsid w:val="002F20E5"/>
    <w:rsid w:val="002F2397"/>
    <w:rsid w:val="002F28FB"/>
    <w:rsid w:val="002F2AD6"/>
    <w:rsid w:val="002F2C3D"/>
    <w:rsid w:val="002F33CC"/>
    <w:rsid w:val="002F3C21"/>
    <w:rsid w:val="002F3E62"/>
    <w:rsid w:val="002F40F3"/>
    <w:rsid w:val="002F4235"/>
    <w:rsid w:val="002F43D7"/>
    <w:rsid w:val="002F4577"/>
    <w:rsid w:val="002F4585"/>
    <w:rsid w:val="002F480E"/>
    <w:rsid w:val="002F4B78"/>
    <w:rsid w:val="002F4D16"/>
    <w:rsid w:val="002F4FC6"/>
    <w:rsid w:val="002F50D0"/>
    <w:rsid w:val="002F51CC"/>
    <w:rsid w:val="002F53BE"/>
    <w:rsid w:val="002F59F6"/>
    <w:rsid w:val="002F5B27"/>
    <w:rsid w:val="002F6C8E"/>
    <w:rsid w:val="002F6FE4"/>
    <w:rsid w:val="002F706F"/>
    <w:rsid w:val="002F7375"/>
    <w:rsid w:val="002F7783"/>
    <w:rsid w:val="002F795C"/>
    <w:rsid w:val="002F79D8"/>
    <w:rsid w:val="002F7A05"/>
    <w:rsid w:val="002F7C74"/>
    <w:rsid w:val="002F7E85"/>
    <w:rsid w:val="003002BA"/>
    <w:rsid w:val="0030031B"/>
    <w:rsid w:val="0030036D"/>
    <w:rsid w:val="00300393"/>
    <w:rsid w:val="0030043A"/>
    <w:rsid w:val="00300868"/>
    <w:rsid w:val="0030109B"/>
    <w:rsid w:val="00301ED6"/>
    <w:rsid w:val="00301FE3"/>
    <w:rsid w:val="00302102"/>
    <w:rsid w:val="003024B2"/>
    <w:rsid w:val="00302ABC"/>
    <w:rsid w:val="003030A3"/>
    <w:rsid w:val="00303132"/>
    <w:rsid w:val="0030321E"/>
    <w:rsid w:val="00303713"/>
    <w:rsid w:val="00303718"/>
    <w:rsid w:val="003037D5"/>
    <w:rsid w:val="0030421C"/>
    <w:rsid w:val="003046B5"/>
    <w:rsid w:val="00304A23"/>
    <w:rsid w:val="00304B78"/>
    <w:rsid w:val="00304DF4"/>
    <w:rsid w:val="00304FD1"/>
    <w:rsid w:val="00305033"/>
    <w:rsid w:val="003051D2"/>
    <w:rsid w:val="00305301"/>
    <w:rsid w:val="00305594"/>
    <w:rsid w:val="00305996"/>
    <w:rsid w:val="00305F0E"/>
    <w:rsid w:val="00306255"/>
    <w:rsid w:val="0030641A"/>
    <w:rsid w:val="00306786"/>
    <w:rsid w:val="0030690D"/>
    <w:rsid w:val="00306CDD"/>
    <w:rsid w:val="00306D3B"/>
    <w:rsid w:val="003077E0"/>
    <w:rsid w:val="003104C9"/>
    <w:rsid w:val="003107A8"/>
    <w:rsid w:val="003107C1"/>
    <w:rsid w:val="00310E12"/>
    <w:rsid w:val="00310E8E"/>
    <w:rsid w:val="0031131C"/>
    <w:rsid w:val="0031153C"/>
    <w:rsid w:val="00311837"/>
    <w:rsid w:val="00311AB1"/>
    <w:rsid w:val="00311B03"/>
    <w:rsid w:val="00311E80"/>
    <w:rsid w:val="00311FD6"/>
    <w:rsid w:val="00312728"/>
    <w:rsid w:val="003129A4"/>
    <w:rsid w:val="00312B8C"/>
    <w:rsid w:val="00312C62"/>
    <w:rsid w:val="00312EC6"/>
    <w:rsid w:val="003130BF"/>
    <w:rsid w:val="003132E2"/>
    <w:rsid w:val="0031362A"/>
    <w:rsid w:val="00313890"/>
    <w:rsid w:val="00313DC3"/>
    <w:rsid w:val="0031420B"/>
    <w:rsid w:val="0031421C"/>
    <w:rsid w:val="0031426A"/>
    <w:rsid w:val="003150A2"/>
    <w:rsid w:val="0031563D"/>
    <w:rsid w:val="00315AC8"/>
    <w:rsid w:val="00316204"/>
    <w:rsid w:val="00316657"/>
    <w:rsid w:val="00316A65"/>
    <w:rsid w:val="00316E51"/>
    <w:rsid w:val="003171BA"/>
    <w:rsid w:val="0031737A"/>
    <w:rsid w:val="00317774"/>
    <w:rsid w:val="00320306"/>
    <w:rsid w:val="00320333"/>
    <w:rsid w:val="00320390"/>
    <w:rsid w:val="003205F7"/>
    <w:rsid w:val="003206A4"/>
    <w:rsid w:val="00320B36"/>
    <w:rsid w:val="003211C4"/>
    <w:rsid w:val="0032162D"/>
    <w:rsid w:val="0032190F"/>
    <w:rsid w:val="00321AF1"/>
    <w:rsid w:val="00321DE4"/>
    <w:rsid w:val="00322341"/>
    <w:rsid w:val="00322D1C"/>
    <w:rsid w:val="00322E21"/>
    <w:rsid w:val="00322E64"/>
    <w:rsid w:val="00323357"/>
    <w:rsid w:val="003235F3"/>
    <w:rsid w:val="00323601"/>
    <w:rsid w:val="00323B37"/>
    <w:rsid w:val="00323D65"/>
    <w:rsid w:val="003240F1"/>
    <w:rsid w:val="0032426A"/>
    <w:rsid w:val="003245BA"/>
    <w:rsid w:val="00324C5D"/>
    <w:rsid w:val="00324D12"/>
    <w:rsid w:val="00324F01"/>
    <w:rsid w:val="00324F29"/>
    <w:rsid w:val="003258DC"/>
    <w:rsid w:val="00325B53"/>
    <w:rsid w:val="003262D3"/>
    <w:rsid w:val="00326477"/>
    <w:rsid w:val="00326862"/>
    <w:rsid w:val="0032694B"/>
    <w:rsid w:val="00326981"/>
    <w:rsid w:val="003269A8"/>
    <w:rsid w:val="00326BBF"/>
    <w:rsid w:val="00326F0C"/>
    <w:rsid w:val="0032770E"/>
    <w:rsid w:val="00327A66"/>
    <w:rsid w:val="00327ACE"/>
    <w:rsid w:val="00327B5D"/>
    <w:rsid w:val="00327CC6"/>
    <w:rsid w:val="00327F76"/>
    <w:rsid w:val="00330CF0"/>
    <w:rsid w:val="0033109A"/>
    <w:rsid w:val="00331651"/>
    <w:rsid w:val="003317E7"/>
    <w:rsid w:val="00331E6D"/>
    <w:rsid w:val="00332290"/>
    <w:rsid w:val="00332A04"/>
    <w:rsid w:val="0033323F"/>
    <w:rsid w:val="0033337C"/>
    <w:rsid w:val="0033363B"/>
    <w:rsid w:val="00333672"/>
    <w:rsid w:val="00333692"/>
    <w:rsid w:val="003338AC"/>
    <w:rsid w:val="0033457E"/>
    <w:rsid w:val="003347AF"/>
    <w:rsid w:val="00334843"/>
    <w:rsid w:val="00335073"/>
    <w:rsid w:val="00335114"/>
    <w:rsid w:val="0033572E"/>
    <w:rsid w:val="003358E4"/>
    <w:rsid w:val="00335D98"/>
    <w:rsid w:val="00336361"/>
    <w:rsid w:val="00336410"/>
    <w:rsid w:val="003368E7"/>
    <w:rsid w:val="0033730F"/>
    <w:rsid w:val="00337428"/>
    <w:rsid w:val="003377B2"/>
    <w:rsid w:val="00337923"/>
    <w:rsid w:val="00337B84"/>
    <w:rsid w:val="00337C00"/>
    <w:rsid w:val="00337F64"/>
    <w:rsid w:val="00340ADB"/>
    <w:rsid w:val="003411B3"/>
    <w:rsid w:val="003412A4"/>
    <w:rsid w:val="003417C5"/>
    <w:rsid w:val="00341985"/>
    <w:rsid w:val="00341C09"/>
    <w:rsid w:val="003421BE"/>
    <w:rsid w:val="003421F2"/>
    <w:rsid w:val="00342307"/>
    <w:rsid w:val="003424DB"/>
    <w:rsid w:val="003426C2"/>
    <w:rsid w:val="0034279B"/>
    <w:rsid w:val="003428AB"/>
    <w:rsid w:val="00342DCB"/>
    <w:rsid w:val="0034319C"/>
    <w:rsid w:val="003434A8"/>
    <w:rsid w:val="003436B9"/>
    <w:rsid w:val="003437BA"/>
    <w:rsid w:val="003437D4"/>
    <w:rsid w:val="0034479A"/>
    <w:rsid w:val="00344AE0"/>
    <w:rsid w:val="00344AFB"/>
    <w:rsid w:val="00344C28"/>
    <w:rsid w:val="00345389"/>
    <w:rsid w:val="00345398"/>
    <w:rsid w:val="0034613E"/>
    <w:rsid w:val="003467A7"/>
    <w:rsid w:val="00346EF8"/>
    <w:rsid w:val="00347085"/>
    <w:rsid w:val="0034756D"/>
    <w:rsid w:val="003477B4"/>
    <w:rsid w:val="00347E77"/>
    <w:rsid w:val="003500DC"/>
    <w:rsid w:val="00350262"/>
    <w:rsid w:val="003504C3"/>
    <w:rsid w:val="003506E8"/>
    <w:rsid w:val="003507E6"/>
    <w:rsid w:val="003507FF"/>
    <w:rsid w:val="003512FC"/>
    <w:rsid w:val="003513F2"/>
    <w:rsid w:val="0035140C"/>
    <w:rsid w:val="003519B7"/>
    <w:rsid w:val="00351B83"/>
    <w:rsid w:val="00352213"/>
    <w:rsid w:val="00352CC4"/>
    <w:rsid w:val="00352F01"/>
    <w:rsid w:val="00353414"/>
    <w:rsid w:val="00353F33"/>
    <w:rsid w:val="00353FD4"/>
    <w:rsid w:val="003540A2"/>
    <w:rsid w:val="003541AC"/>
    <w:rsid w:val="00354313"/>
    <w:rsid w:val="003546FB"/>
    <w:rsid w:val="003548CD"/>
    <w:rsid w:val="00354A64"/>
    <w:rsid w:val="00354AA9"/>
    <w:rsid w:val="00355179"/>
    <w:rsid w:val="003551E1"/>
    <w:rsid w:val="0035597F"/>
    <w:rsid w:val="00355CE8"/>
    <w:rsid w:val="003562EE"/>
    <w:rsid w:val="00356A36"/>
    <w:rsid w:val="003572AC"/>
    <w:rsid w:val="003577BB"/>
    <w:rsid w:val="003578AD"/>
    <w:rsid w:val="00357986"/>
    <w:rsid w:val="00357CE5"/>
    <w:rsid w:val="00357E75"/>
    <w:rsid w:val="00357F9D"/>
    <w:rsid w:val="00360650"/>
    <w:rsid w:val="00360C39"/>
    <w:rsid w:val="003612F5"/>
    <w:rsid w:val="0036131E"/>
    <w:rsid w:val="003617ED"/>
    <w:rsid w:val="00361A44"/>
    <w:rsid w:val="003623E3"/>
    <w:rsid w:val="00363027"/>
    <w:rsid w:val="00363B53"/>
    <w:rsid w:val="00363EFD"/>
    <w:rsid w:val="003642AB"/>
    <w:rsid w:val="00364983"/>
    <w:rsid w:val="00364A4D"/>
    <w:rsid w:val="00365DA4"/>
    <w:rsid w:val="003666BB"/>
    <w:rsid w:val="00366A97"/>
    <w:rsid w:val="00366F58"/>
    <w:rsid w:val="00367382"/>
    <w:rsid w:val="003673AF"/>
    <w:rsid w:val="003675FE"/>
    <w:rsid w:val="00367816"/>
    <w:rsid w:val="00367A12"/>
    <w:rsid w:val="00367AC6"/>
    <w:rsid w:val="00367ADD"/>
    <w:rsid w:val="00370002"/>
    <w:rsid w:val="003702A9"/>
    <w:rsid w:val="003708CC"/>
    <w:rsid w:val="00370904"/>
    <w:rsid w:val="00370932"/>
    <w:rsid w:val="00370AA8"/>
    <w:rsid w:val="003714BA"/>
    <w:rsid w:val="0037153A"/>
    <w:rsid w:val="00371549"/>
    <w:rsid w:val="00371707"/>
    <w:rsid w:val="00371820"/>
    <w:rsid w:val="00371C37"/>
    <w:rsid w:val="003728A5"/>
    <w:rsid w:val="00373169"/>
    <w:rsid w:val="00373CD2"/>
    <w:rsid w:val="00373E89"/>
    <w:rsid w:val="0037442D"/>
    <w:rsid w:val="00374647"/>
    <w:rsid w:val="0037478D"/>
    <w:rsid w:val="00374812"/>
    <w:rsid w:val="00374D4E"/>
    <w:rsid w:val="003750C4"/>
    <w:rsid w:val="003754C2"/>
    <w:rsid w:val="00375B3B"/>
    <w:rsid w:val="00375CBF"/>
    <w:rsid w:val="00375F13"/>
    <w:rsid w:val="003762F0"/>
    <w:rsid w:val="003763E2"/>
    <w:rsid w:val="00376594"/>
    <w:rsid w:val="00376602"/>
    <w:rsid w:val="00376AD1"/>
    <w:rsid w:val="00376B63"/>
    <w:rsid w:val="0037701E"/>
    <w:rsid w:val="00377988"/>
    <w:rsid w:val="0037799B"/>
    <w:rsid w:val="00377A13"/>
    <w:rsid w:val="00377CAA"/>
    <w:rsid w:val="00380332"/>
    <w:rsid w:val="003804E2"/>
    <w:rsid w:val="00380C50"/>
    <w:rsid w:val="00380D04"/>
    <w:rsid w:val="003810C4"/>
    <w:rsid w:val="003819D6"/>
    <w:rsid w:val="00381F0C"/>
    <w:rsid w:val="0038227A"/>
    <w:rsid w:val="003825E3"/>
    <w:rsid w:val="003839A1"/>
    <w:rsid w:val="00383AC6"/>
    <w:rsid w:val="00383EC0"/>
    <w:rsid w:val="003845D0"/>
    <w:rsid w:val="003846B6"/>
    <w:rsid w:val="00384DE7"/>
    <w:rsid w:val="00384F4B"/>
    <w:rsid w:val="00385767"/>
    <w:rsid w:val="00385848"/>
    <w:rsid w:val="003859F3"/>
    <w:rsid w:val="00385E3D"/>
    <w:rsid w:val="00385E50"/>
    <w:rsid w:val="003862E3"/>
    <w:rsid w:val="00386586"/>
    <w:rsid w:val="00386636"/>
    <w:rsid w:val="003868E3"/>
    <w:rsid w:val="00386B44"/>
    <w:rsid w:val="00386B51"/>
    <w:rsid w:val="00386BAF"/>
    <w:rsid w:val="00386C53"/>
    <w:rsid w:val="00386CF7"/>
    <w:rsid w:val="00387033"/>
    <w:rsid w:val="0038723A"/>
    <w:rsid w:val="00387D23"/>
    <w:rsid w:val="0039002C"/>
    <w:rsid w:val="003902D3"/>
    <w:rsid w:val="00390675"/>
    <w:rsid w:val="003906A2"/>
    <w:rsid w:val="003906A5"/>
    <w:rsid w:val="00390986"/>
    <w:rsid w:val="0039129C"/>
    <w:rsid w:val="003913D5"/>
    <w:rsid w:val="003918D7"/>
    <w:rsid w:val="00391B73"/>
    <w:rsid w:val="00391BB3"/>
    <w:rsid w:val="00391E59"/>
    <w:rsid w:val="00392749"/>
    <w:rsid w:val="00392847"/>
    <w:rsid w:val="00392944"/>
    <w:rsid w:val="00392FD6"/>
    <w:rsid w:val="003937C0"/>
    <w:rsid w:val="0039392F"/>
    <w:rsid w:val="00393E8B"/>
    <w:rsid w:val="0039418C"/>
    <w:rsid w:val="0039436C"/>
    <w:rsid w:val="00394698"/>
    <w:rsid w:val="00394828"/>
    <w:rsid w:val="00394DD6"/>
    <w:rsid w:val="003951B1"/>
    <w:rsid w:val="0039530B"/>
    <w:rsid w:val="00395847"/>
    <w:rsid w:val="00395D3A"/>
    <w:rsid w:val="0039607B"/>
    <w:rsid w:val="003961C7"/>
    <w:rsid w:val="003961DC"/>
    <w:rsid w:val="00396513"/>
    <w:rsid w:val="0039677A"/>
    <w:rsid w:val="00396A75"/>
    <w:rsid w:val="00396A80"/>
    <w:rsid w:val="00396CC6"/>
    <w:rsid w:val="003A0459"/>
    <w:rsid w:val="003A0F32"/>
    <w:rsid w:val="003A11FC"/>
    <w:rsid w:val="003A1923"/>
    <w:rsid w:val="003A2019"/>
    <w:rsid w:val="003A211C"/>
    <w:rsid w:val="003A2627"/>
    <w:rsid w:val="003A2ACE"/>
    <w:rsid w:val="003A2B36"/>
    <w:rsid w:val="003A2BED"/>
    <w:rsid w:val="003A2D49"/>
    <w:rsid w:val="003A323C"/>
    <w:rsid w:val="003A4153"/>
    <w:rsid w:val="003A442A"/>
    <w:rsid w:val="003A45F5"/>
    <w:rsid w:val="003A4629"/>
    <w:rsid w:val="003A47F8"/>
    <w:rsid w:val="003A4B11"/>
    <w:rsid w:val="003A4C5D"/>
    <w:rsid w:val="003A4DCB"/>
    <w:rsid w:val="003A4F90"/>
    <w:rsid w:val="003A5008"/>
    <w:rsid w:val="003A5199"/>
    <w:rsid w:val="003A5A45"/>
    <w:rsid w:val="003A5FCE"/>
    <w:rsid w:val="003A6B23"/>
    <w:rsid w:val="003A6EC5"/>
    <w:rsid w:val="003A7372"/>
    <w:rsid w:val="003A73F5"/>
    <w:rsid w:val="003A7B3C"/>
    <w:rsid w:val="003A7F70"/>
    <w:rsid w:val="003B009F"/>
    <w:rsid w:val="003B03A2"/>
    <w:rsid w:val="003B0406"/>
    <w:rsid w:val="003B04E8"/>
    <w:rsid w:val="003B0692"/>
    <w:rsid w:val="003B0822"/>
    <w:rsid w:val="003B0918"/>
    <w:rsid w:val="003B0B6E"/>
    <w:rsid w:val="003B0C92"/>
    <w:rsid w:val="003B1773"/>
    <w:rsid w:val="003B21B3"/>
    <w:rsid w:val="003B22A8"/>
    <w:rsid w:val="003B2543"/>
    <w:rsid w:val="003B26A4"/>
    <w:rsid w:val="003B295A"/>
    <w:rsid w:val="003B29AC"/>
    <w:rsid w:val="003B29E3"/>
    <w:rsid w:val="003B2B82"/>
    <w:rsid w:val="003B2E99"/>
    <w:rsid w:val="003B2F5E"/>
    <w:rsid w:val="003B3118"/>
    <w:rsid w:val="003B3245"/>
    <w:rsid w:val="003B35F7"/>
    <w:rsid w:val="003B3762"/>
    <w:rsid w:val="003B3954"/>
    <w:rsid w:val="003B3968"/>
    <w:rsid w:val="003B43B4"/>
    <w:rsid w:val="003B46D2"/>
    <w:rsid w:val="003B4776"/>
    <w:rsid w:val="003B4E3F"/>
    <w:rsid w:val="003B53A2"/>
    <w:rsid w:val="003B53A3"/>
    <w:rsid w:val="003B5A71"/>
    <w:rsid w:val="003B60E3"/>
    <w:rsid w:val="003B6219"/>
    <w:rsid w:val="003B6242"/>
    <w:rsid w:val="003B6270"/>
    <w:rsid w:val="003B6272"/>
    <w:rsid w:val="003B7008"/>
    <w:rsid w:val="003B7044"/>
    <w:rsid w:val="003B730D"/>
    <w:rsid w:val="003B7705"/>
    <w:rsid w:val="003B772F"/>
    <w:rsid w:val="003B7883"/>
    <w:rsid w:val="003B78AE"/>
    <w:rsid w:val="003B7964"/>
    <w:rsid w:val="003B7AA6"/>
    <w:rsid w:val="003B7B85"/>
    <w:rsid w:val="003B7B9C"/>
    <w:rsid w:val="003B7CF6"/>
    <w:rsid w:val="003B7EF1"/>
    <w:rsid w:val="003B7F9C"/>
    <w:rsid w:val="003C07C2"/>
    <w:rsid w:val="003C14A2"/>
    <w:rsid w:val="003C16D2"/>
    <w:rsid w:val="003C1981"/>
    <w:rsid w:val="003C19B6"/>
    <w:rsid w:val="003C1ACF"/>
    <w:rsid w:val="003C1D07"/>
    <w:rsid w:val="003C1D95"/>
    <w:rsid w:val="003C23CB"/>
    <w:rsid w:val="003C23E2"/>
    <w:rsid w:val="003C25BF"/>
    <w:rsid w:val="003C271B"/>
    <w:rsid w:val="003C28AB"/>
    <w:rsid w:val="003C330C"/>
    <w:rsid w:val="003C33C3"/>
    <w:rsid w:val="003C394D"/>
    <w:rsid w:val="003C3B8F"/>
    <w:rsid w:val="003C442D"/>
    <w:rsid w:val="003C4506"/>
    <w:rsid w:val="003C46FD"/>
    <w:rsid w:val="003C4B41"/>
    <w:rsid w:val="003C4D3D"/>
    <w:rsid w:val="003C5116"/>
    <w:rsid w:val="003C5192"/>
    <w:rsid w:val="003C54D7"/>
    <w:rsid w:val="003C5740"/>
    <w:rsid w:val="003C5909"/>
    <w:rsid w:val="003C5A25"/>
    <w:rsid w:val="003C5A89"/>
    <w:rsid w:val="003C5E2E"/>
    <w:rsid w:val="003C60B5"/>
    <w:rsid w:val="003C6223"/>
    <w:rsid w:val="003C6423"/>
    <w:rsid w:val="003C6487"/>
    <w:rsid w:val="003C6A50"/>
    <w:rsid w:val="003C6D2E"/>
    <w:rsid w:val="003C7291"/>
    <w:rsid w:val="003C738F"/>
    <w:rsid w:val="003C7612"/>
    <w:rsid w:val="003C7B78"/>
    <w:rsid w:val="003D02B4"/>
    <w:rsid w:val="003D0527"/>
    <w:rsid w:val="003D06EF"/>
    <w:rsid w:val="003D1050"/>
    <w:rsid w:val="003D207B"/>
    <w:rsid w:val="003D20D4"/>
    <w:rsid w:val="003D20E2"/>
    <w:rsid w:val="003D23DA"/>
    <w:rsid w:val="003D248E"/>
    <w:rsid w:val="003D254E"/>
    <w:rsid w:val="003D25FB"/>
    <w:rsid w:val="003D2957"/>
    <w:rsid w:val="003D2A85"/>
    <w:rsid w:val="003D2C55"/>
    <w:rsid w:val="003D35AD"/>
    <w:rsid w:val="003D3D61"/>
    <w:rsid w:val="003D3DE0"/>
    <w:rsid w:val="003D407D"/>
    <w:rsid w:val="003D4402"/>
    <w:rsid w:val="003D4679"/>
    <w:rsid w:val="003D46B7"/>
    <w:rsid w:val="003D47F7"/>
    <w:rsid w:val="003D4A32"/>
    <w:rsid w:val="003D4CFB"/>
    <w:rsid w:val="003D5574"/>
    <w:rsid w:val="003D5611"/>
    <w:rsid w:val="003D6103"/>
    <w:rsid w:val="003D649E"/>
    <w:rsid w:val="003D66CE"/>
    <w:rsid w:val="003D701D"/>
    <w:rsid w:val="003D704B"/>
    <w:rsid w:val="003D7335"/>
    <w:rsid w:val="003D7A69"/>
    <w:rsid w:val="003D7F56"/>
    <w:rsid w:val="003E0138"/>
    <w:rsid w:val="003E03C9"/>
    <w:rsid w:val="003E0422"/>
    <w:rsid w:val="003E0627"/>
    <w:rsid w:val="003E0767"/>
    <w:rsid w:val="003E076F"/>
    <w:rsid w:val="003E0903"/>
    <w:rsid w:val="003E1392"/>
    <w:rsid w:val="003E14A0"/>
    <w:rsid w:val="003E1588"/>
    <w:rsid w:val="003E1957"/>
    <w:rsid w:val="003E1B93"/>
    <w:rsid w:val="003E1BF5"/>
    <w:rsid w:val="003E1C70"/>
    <w:rsid w:val="003E2805"/>
    <w:rsid w:val="003E304C"/>
    <w:rsid w:val="003E339A"/>
    <w:rsid w:val="003E34E5"/>
    <w:rsid w:val="003E35E5"/>
    <w:rsid w:val="003E3B94"/>
    <w:rsid w:val="003E3CA4"/>
    <w:rsid w:val="003E3D1F"/>
    <w:rsid w:val="003E4002"/>
    <w:rsid w:val="003E4030"/>
    <w:rsid w:val="003E4464"/>
    <w:rsid w:val="003E46F7"/>
    <w:rsid w:val="003E4C5C"/>
    <w:rsid w:val="003E4FCD"/>
    <w:rsid w:val="003E5068"/>
    <w:rsid w:val="003E5417"/>
    <w:rsid w:val="003E55C9"/>
    <w:rsid w:val="003E5B6A"/>
    <w:rsid w:val="003E5DDE"/>
    <w:rsid w:val="003E5E2E"/>
    <w:rsid w:val="003E5E44"/>
    <w:rsid w:val="003E5E88"/>
    <w:rsid w:val="003E5EC6"/>
    <w:rsid w:val="003E6142"/>
    <w:rsid w:val="003E6625"/>
    <w:rsid w:val="003E693F"/>
    <w:rsid w:val="003E70FC"/>
    <w:rsid w:val="003E71E6"/>
    <w:rsid w:val="003E7819"/>
    <w:rsid w:val="003E7969"/>
    <w:rsid w:val="003F00D8"/>
    <w:rsid w:val="003F032B"/>
    <w:rsid w:val="003F056B"/>
    <w:rsid w:val="003F11CE"/>
    <w:rsid w:val="003F1686"/>
    <w:rsid w:val="003F184D"/>
    <w:rsid w:val="003F188C"/>
    <w:rsid w:val="003F18B6"/>
    <w:rsid w:val="003F1A9D"/>
    <w:rsid w:val="003F1E1C"/>
    <w:rsid w:val="003F1F2D"/>
    <w:rsid w:val="003F204C"/>
    <w:rsid w:val="003F24FD"/>
    <w:rsid w:val="003F2D3E"/>
    <w:rsid w:val="003F2FF2"/>
    <w:rsid w:val="003F331C"/>
    <w:rsid w:val="003F3652"/>
    <w:rsid w:val="003F3CE2"/>
    <w:rsid w:val="003F3EAB"/>
    <w:rsid w:val="003F3ECB"/>
    <w:rsid w:val="003F4141"/>
    <w:rsid w:val="003F45D6"/>
    <w:rsid w:val="003F4666"/>
    <w:rsid w:val="003F56C9"/>
    <w:rsid w:val="003F57EA"/>
    <w:rsid w:val="003F6A58"/>
    <w:rsid w:val="003F6C81"/>
    <w:rsid w:val="003F6CB3"/>
    <w:rsid w:val="003F6F0A"/>
    <w:rsid w:val="003F7285"/>
    <w:rsid w:val="003F72A5"/>
    <w:rsid w:val="003F7429"/>
    <w:rsid w:val="003F748E"/>
    <w:rsid w:val="003F7687"/>
    <w:rsid w:val="003F7B56"/>
    <w:rsid w:val="003F7BCE"/>
    <w:rsid w:val="004005BA"/>
    <w:rsid w:val="0040064F"/>
    <w:rsid w:val="00400BDF"/>
    <w:rsid w:val="00400C32"/>
    <w:rsid w:val="00400D22"/>
    <w:rsid w:val="004011AF"/>
    <w:rsid w:val="004012D8"/>
    <w:rsid w:val="0040182E"/>
    <w:rsid w:val="00401CD4"/>
    <w:rsid w:val="004020EB"/>
    <w:rsid w:val="00402505"/>
    <w:rsid w:val="004026E3"/>
    <w:rsid w:val="0040307C"/>
    <w:rsid w:val="004030CA"/>
    <w:rsid w:val="00403388"/>
    <w:rsid w:val="004037D7"/>
    <w:rsid w:val="00403CC6"/>
    <w:rsid w:val="00404688"/>
    <w:rsid w:val="004046D6"/>
    <w:rsid w:val="00404995"/>
    <w:rsid w:val="00404FA6"/>
    <w:rsid w:val="004051F5"/>
    <w:rsid w:val="00405818"/>
    <w:rsid w:val="00405E7C"/>
    <w:rsid w:val="00406477"/>
    <w:rsid w:val="00406C5E"/>
    <w:rsid w:val="004074CD"/>
    <w:rsid w:val="004075D0"/>
    <w:rsid w:val="0040792E"/>
    <w:rsid w:val="00407A05"/>
    <w:rsid w:val="00407C2E"/>
    <w:rsid w:val="004104EB"/>
    <w:rsid w:val="00410540"/>
    <w:rsid w:val="0041094F"/>
    <w:rsid w:val="00410A0B"/>
    <w:rsid w:val="00411088"/>
    <w:rsid w:val="00411687"/>
    <w:rsid w:val="00411AEC"/>
    <w:rsid w:val="00411B85"/>
    <w:rsid w:val="00412152"/>
    <w:rsid w:val="00412177"/>
    <w:rsid w:val="004123C8"/>
    <w:rsid w:val="0041243B"/>
    <w:rsid w:val="00412EEB"/>
    <w:rsid w:val="004135B3"/>
    <w:rsid w:val="004136CC"/>
    <w:rsid w:val="004137BA"/>
    <w:rsid w:val="00413ACE"/>
    <w:rsid w:val="00413E93"/>
    <w:rsid w:val="0041426E"/>
    <w:rsid w:val="0041436A"/>
    <w:rsid w:val="00414607"/>
    <w:rsid w:val="00414843"/>
    <w:rsid w:val="0041484D"/>
    <w:rsid w:val="0041499D"/>
    <w:rsid w:val="00414CCA"/>
    <w:rsid w:val="00415468"/>
    <w:rsid w:val="00415CF5"/>
    <w:rsid w:val="00415DFF"/>
    <w:rsid w:val="00416124"/>
    <w:rsid w:val="0041648C"/>
    <w:rsid w:val="0041664C"/>
    <w:rsid w:val="00416978"/>
    <w:rsid w:val="00416A89"/>
    <w:rsid w:val="00416C20"/>
    <w:rsid w:val="00417083"/>
    <w:rsid w:val="00417479"/>
    <w:rsid w:val="00417CD9"/>
    <w:rsid w:val="00417E03"/>
    <w:rsid w:val="00417FA2"/>
    <w:rsid w:val="004203E4"/>
    <w:rsid w:val="00420E81"/>
    <w:rsid w:val="004212B7"/>
    <w:rsid w:val="004215B4"/>
    <w:rsid w:val="00421A2F"/>
    <w:rsid w:val="00421CA9"/>
    <w:rsid w:val="00421E26"/>
    <w:rsid w:val="00421F0C"/>
    <w:rsid w:val="00422263"/>
    <w:rsid w:val="0042238E"/>
    <w:rsid w:val="00422672"/>
    <w:rsid w:val="00422CDF"/>
    <w:rsid w:val="00422F7D"/>
    <w:rsid w:val="0042301F"/>
    <w:rsid w:val="00423252"/>
    <w:rsid w:val="004232BA"/>
    <w:rsid w:val="004238DC"/>
    <w:rsid w:val="00423FF9"/>
    <w:rsid w:val="0042422F"/>
    <w:rsid w:val="00424950"/>
    <w:rsid w:val="00424991"/>
    <w:rsid w:val="00424AFA"/>
    <w:rsid w:val="00425371"/>
    <w:rsid w:val="004256DE"/>
    <w:rsid w:val="00425A2E"/>
    <w:rsid w:val="00426031"/>
    <w:rsid w:val="0042616C"/>
    <w:rsid w:val="00426203"/>
    <w:rsid w:val="004262A0"/>
    <w:rsid w:val="004263D4"/>
    <w:rsid w:val="0042658B"/>
    <w:rsid w:val="004266CC"/>
    <w:rsid w:val="00426AC1"/>
    <w:rsid w:val="004272D3"/>
    <w:rsid w:val="004273A1"/>
    <w:rsid w:val="004276FD"/>
    <w:rsid w:val="004277DB"/>
    <w:rsid w:val="00427E2B"/>
    <w:rsid w:val="00427E73"/>
    <w:rsid w:val="00430154"/>
    <w:rsid w:val="0043030B"/>
    <w:rsid w:val="00430371"/>
    <w:rsid w:val="004303A3"/>
    <w:rsid w:val="004308C3"/>
    <w:rsid w:val="00430D5D"/>
    <w:rsid w:val="0043195F"/>
    <w:rsid w:val="00431FAC"/>
    <w:rsid w:val="00432471"/>
    <w:rsid w:val="00432CB5"/>
    <w:rsid w:val="00432CD5"/>
    <w:rsid w:val="00432E00"/>
    <w:rsid w:val="00433461"/>
    <w:rsid w:val="00433559"/>
    <w:rsid w:val="00433AE4"/>
    <w:rsid w:val="0043429C"/>
    <w:rsid w:val="0043445E"/>
    <w:rsid w:val="00434E60"/>
    <w:rsid w:val="00434EB3"/>
    <w:rsid w:val="00434EB7"/>
    <w:rsid w:val="0043536E"/>
    <w:rsid w:val="00435CA6"/>
    <w:rsid w:val="00435EF7"/>
    <w:rsid w:val="004362A4"/>
    <w:rsid w:val="00436724"/>
    <w:rsid w:val="00436BBE"/>
    <w:rsid w:val="00437299"/>
    <w:rsid w:val="00437413"/>
    <w:rsid w:val="00440129"/>
    <w:rsid w:val="004404C8"/>
    <w:rsid w:val="00440BF8"/>
    <w:rsid w:val="00440CBC"/>
    <w:rsid w:val="00441223"/>
    <w:rsid w:val="00441CBC"/>
    <w:rsid w:val="00442008"/>
    <w:rsid w:val="00442C87"/>
    <w:rsid w:val="00443667"/>
    <w:rsid w:val="00443AAA"/>
    <w:rsid w:val="00443D38"/>
    <w:rsid w:val="0044415C"/>
    <w:rsid w:val="004441BC"/>
    <w:rsid w:val="004443AA"/>
    <w:rsid w:val="004448C4"/>
    <w:rsid w:val="00444AA7"/>
    <w:rsid w:val="00444FE3"/>
    <w:rsid w:val="00445179"/>
    <w:rsid w:val="004452CE"/>
    <w:rsid w:val="00445560"/>
    <w:rsid w:val="0044590B"/>
    <w:rsid w:val="00445B7B"/>
    <w:rsid w:val="00445ED1"/>
    <w:rsid w:val="004463E0"/>
    <w:rsid w:val="0044653B"/>
    <w:rsid w:val="00446657"/>
    <w:rsid w:val="00446A20"/>
    <w:rsid w:val="00446A79"/>
    <w:rsid w:val="0044722D"/>
    <w:rsid w:val="00447509"/>
    <w:rsid w:val="004477BD"/>
    <w:rsid w:val="00447844"/>
    <w:rsid w:val="00447C2D"/>
    <w:rsid w:val="00447CBE"/>
    <w:rsid w:val="00447E44"/>
    <w:rsid w:val="0045013F"/>
    <w:rsid w:val="00450969"/>
    <w:rsid w:val="00450A4A"/>
    <w:rsid w:val="00450AEE"/>
    <w:rsid w:val="00450B2D"/>
    <w:rsid w:val="00450EFB"/>
    <w:rsid w:val="004513A3"/>
    <w:rsid w:val="004513F4"/>
    <w:rsid w:val="00451591"/>
    <w:rsid w:val="00451A81"/>
    <w:rsid w:val="004520F5"/>
    <w:rsid w:val="00452755"/>
    <w:rsid w:val="0045287E"/>
    <w:rsid w:val="00452A64"/>
    <w:rsid w:val="00452B1A"/>
    <w:rsid w:val="00452B49"/>
    <w:rsid w:val="00452EA6"/>
    <w:rsid w:val="00452FFC"/>
    <w:rsid w:val="00453425"/>
    <w:rsid w:val="004534A3"/>
    <w:rsid w:val="00453807"/>
    <w:rsid w:val="00454107"/>
    <w:rsid w:val="004541CB"/>
    <w:rsid w:val="004545B6"/>
    <w:rsid w:val="0045484F"/>
    <w:rsid w:val="00454939"/>
    <w:rsid w:val="00454B3A"/>
    <w:rsid w:val="00455444"/>
    <w:rsid w:val="004555CF"/>
    <w:rsid w:val="00456A4F"/>
    <w:rsid w:val="004570A1"/>
    <w:rsid w:val="00457470"/>
    <w:rsid w:val="0046014F"/>
    <w:rsid w:val="00460164"/>
    <w:rsid w:val="004602B5"/>
    <w:rsid w:val="00460F4A"/>
    <w:rsid w:val="00460F5E"/>
    <w:rsid w:val="00461931"/>
    <w:rsid w:val="0046198B"/>
    <w:rsid w:val="00461C46"/>
    <w:rsid w:val="00461D49"/>
    <w:rsid w:val="0046220E"/>
    <w:rsid w:val="00462214"/>
    <w:rsid w:val="004626CC"/>
    <w:rsid w:val="00462700"/>
    <w:rsid w:val="0046286F"/>
    <w:rsid w:val="00462F99"/>
    <w:rsid w:val="0046315F"/>
    <w:rsid w:val="00463226"/>
    <w:rsid w:val="00463350"/>
    <w:rsid w:val="0046347D"/>
    <w:rsid w:val="00463EB7"/>
    <w:rsid w:val="0046411F"/>
    <w:rsid w:val="0046449F"/>
    <w:rsid w:val="004645AC"/>
    <w:rsid w:val="00465440"/>
    <w:rsid w:val="00465860"/>
    <w:rsid w:val="00465C26"/>
    <w:rsid w:val="00465EAC"/>
    <w:rsid w:val="004662D9"/>
    <w:rsid w:val="00466E8F"/>
    <w:rsid w:val="00466F41"/>
    <w:rsid w:val="004672A8"/>
    <w:rsid w:val="00467797"/>
    <w:rsid w:val="00467DA3"/>
    <w:rsid w:val="00467EF3"/>
    <w:rsid w:val="00467F06"/>
    <w:rsid w:val="00470135"/>
    <w:rsid w:val="0047032E"/>
    <w:rsid w:val="00470576"/>
    <w:rsid w:val="00470C1E"/>
    <w:rsid w:val="004711B9"/>
    <w:rsid w:val="00471A8F"/>
    <w:rsid w:val="00471B2F"/>
    <w:rsid w:val="00471BED"/>
    <w:rsid w:val="0047236F"/>
    <w:rsid w:val="0047241C"/>
    <w:rsid w:val="00472696"/>
    <w:rsid w:val="004726EE"/>
    <w:rsid w:val="004728BA"/>
    <w:rsid w:val="00472BFF"/>
    <w:rsid w:val="00473115"/>
    <w:rsid w:val="0047375D"/>
    <w:rsid w:val="004737AC"/>
    <w:rsid w:val="00473BE4"/>
    <w:rsid w:val="0047401B"/>
    <w:rsid w:val="00474410"/>
    <w:rsid w:val="00474422"/>
    <w:rsid w:val="00474857"/>
    <w:rsid w:val="0047502B"/>
    <w:rsid w:val="00475351"/>
    <w:rsid w:val="00475437"/>
    <w:rsid w:val="0047575A"/>
    <w:rsid w:val="0047579D"/>
    <w:rsid w:val="0047655A"/>
    <w:rsid w:val="004768E4"/>
    <w:rsid w:val="00476F26"/>
    <w:rsid w:val="00476F9B"/>
    <w:rsid w:val="0047720D"/>
    <w:rsid w:val="00477806"/>
    <w:rsid w:val="00477862"/>
    <w:rsid w:val="00477CA5"/>
    <w:rsid w:val="00477D6F"/>
    <w:rsid w:val="00477DD9"/>
    <w:rsid w:val="00477F98"/>
    <w:rsid w:val="00480026"/>
    <w:rsid w:val="00480483"/>
    <w:rsid w:val="004808DE"/>
    <w:rsid w:val="00480E3A"/>
    <w:rsid w:val="00481534"/>
    <w:rsid w:val="004818EC"/>
    <w:rsid w:val="00482143"/>
    <w:rsid w:val="004821D8"/>
    <w:rsid w:val="00482673"/>
    <w:rsid w:val="00482775"/>
    <w:rsid w:val="00482DAA"/>
    <w:rsid w:val="00482FB1"/>
    <w:rsid w:val="00483558"/>
    <w:rsid w:val="004836CA"/>
    <w:rsid w:val="0048382E"/>
    <w:rsid w:val="004839F4"/>
    <w:rsid w:val="00483D9F"/>
    <w:rsid w:val="00483FED"/>
    <w:rsid w:val="00484631"/>
    <w:rsid w:val="0048471A"/>
    <w:rsid w:val="004853BC"/>
    <w:rsid w:val="00485551"/>
    <w:rsid w:val="00485710"/>
    <w:rsid w:val="004859EE"/>
    <w:rsid w:val="00486017"/>
    <w:rsid w:val="0048611F"/>
    <w:rsid w:val="004863A1"/>
    <w:rsid w:val="004863D6"/>
    <w:rsid w:val="0048652E"/>
    <w:rsid w:val="00486732"/>
    <w:rsid w:val="00486B20"/>
    <w:rsid w:val="00486B81"/>
    <w:rsid w:val="00486D0C"/>
    <w:rsid w:val="00486D6C"/>
    <w:rsid w:val="00486F8D"/>
    <w:rsid w:val="00487048"/>
    <w:rsid w:val="004872B0"/>
    <w:rsid w:val="00487585"/>
    <w:rsid w:val="00487813"/>
    <w:rsid w:val="00487A38"/>
    <w:rsid w:val="00487D3C"/>
    <w:rsid w:val="004904D1"/>
    <w:rsid w:val="004906F6"/>
    <w:rsid w:val="00490731"/>
    <w:rsid w:val="00490850"/>
    <w:rsid w:val="00491446"/>
    <w:rsid w:val="00491672"/>
    <w:rsid w:val="00491B50"/>
    <w:rsid w:val="00491E41"/>
    <w:rsid w:val="00492149"/>
    <w:rsid w:val="00492214"/>
    <w:rsid w:val="0049279B"/>
    <w:rsid w:val="004928A5"/>
    <w:rsid w:val="004935E1"/>
    <w:rsid w:val="00493B8F"/>
    <w:rsid w:val="00493B91"/>
    <w:rsid w:val="004941DB"/>
    <w:rsid w:val="00494B1F"/>
    <w:rsid w:val="004950C0"/>
    <w:rsid w:val="004954F8"/>
    <w:rsid w:val="00495A0D"/>
    <w:rsid w:val="00495C49"/>
    <w:rsid w:val="00496972"/>
    <w:rsid w:val="00496BA9"/>
    <w:rsid w:val="00496E22"/>
    <w:rsid w:val="00496FFC"/>
    <w:rsid w:val="00497573"/>
    <w:rsid w:val="0049764E"/>
    <w:rsid w:val="00497931"/>
    <w:rsid w:val="00497980"/>
    <w:rsid w:val="004A0119"/>
    <w:rsid w:val="004A08A0"/>
    <w:rsid w:val="004A09EC"/>
    <w:rsid w:val="004A0ADD"/>
    <w:rsid w:val="004A0C66"/>
    <w:rsid w:val="004A0F11"/>
    <w:rsid w:val="004A121C"/>
    <w:rsid w:val="004A16BC"/>
    <w:rsid w:val="004A198C"/>
    <w:rsid w:val="004A1B87"/>
    <w:rsid w:val="004A2B2D"/>
    <w:rsid w:val="004A2C81"/>
    <w:rsid w:val="004A3043"/>
    <w:rsid w:val="004A3393"/>
    <w:rsid w:val="004A38F6"/>
    <w:rsid w:val="004A3956"/>
    <w:rsid w:val="004A39AF"/>
    <w:rsid w:val="004A3A2F"/>
    <w:rsid w:val="004A3D6C"/>
    <w:rsid w:val="004A4961"/>
    <w:rsid w:val="004A4C02"/>
    <w:rsid w:val="004A4E7F"/>
    <w:rsid w:val="004A4F5B"/>
    <w:rsid w:val="004A5000"/>
    <w:rsid w:val="004A5178"/>
    <w:rsid w:val="004A60A1"/>
    <w:rsid w:val="004A627A"/>
    <w:rsid w:val="004A67FD"/>
    <w:rsid w:val="004A70E9"/>
    <w:rsid w:val="004A7AF0"/>
    <w:rsid w:val="004A7BEF"/>
    <w:rsid w:val="004A7E0F"/>
    <w:rsid w:val="004A7FB1"/>
    <w:rsid w:val="004B05A1"/>
    <w:rsid w:val="004B0EC2"/>
    <w:rsid w:val="004B1522"/>
    <w:rsid w:val="004B16D7"/>
    <w:rsid w:val="004B1715"/>
    <w:rsid w:val="004B17CD"/>
    <w:rsid w:val="004B18CB"/>
    <w:rsid w:val="004B1A35"/>
    <w:rsid w:val="004B1B48"/>
    <w:rsid w:val="004B1C3A"/>
    <w:rsid w:val="004B1F68"/>
    <w:rsid w:val="004B2894"/>
    <w:rsid w:val="004B296A"/>
    <w:rsid w:val="004B2E98"/>
    <w:rsid w:val="004B2F21"/>
    <w:rsid w:val="004B3610"/>
    <w:rsid w:val="004B373A"/>
    <w:rsid w:val="004B3859"/>
    <w:rsid w:val="004B3BBC"/>
    <w:rsid w:val="004B4245"/>
    <w:rsid w:val="004B4A7B"/>
    <w:rsid w:val="004B5730"/>
    <w:rsid w:val="004B6340"/>
    <w:rsid w:val="004B66EC"/>
    <w:rsid w:val="004B6B54"/>
    <w:rsid w:val="004B714C"/>
    <w:rsid w:val="004B7183"/>
    <w:rsid w:val="004B71DA"/>
    <w:rsid w:val="004B73F4"/>
    <w:rsid w:val="004B7681"/>
    <w:rsid w:val="004B799A"/>
    <w:rsid w:val="004B7FC4"/>
    <w:rsid w:val="004B7FF3"/>
    <w:rsid w:val="004C05B1"/>
    <w:rsid w:val="004C0919"/>
    <w:rsid w:val="004C0ECA"/>
    <w:rsid w:val="004C18E8"/>
    <w:rsid w:val="004C1D8D"/>
    <w:rsid w:val="004C20F1"/>
    <w:rsid w:val="004C2203"/>
    <w:rsid w:val="004C2AFB"/>
    <w:rsid w:val="004C2C61"/>
    <w:rsid w:val="004C2E3F"/>
    <w:rsid w:val="004C329D"/>
    <w:rsid w:val="004C3343"/>
    <w:rsid w:val="004C38CF"/>
    <w:rsid w:val="004C3D71"/>
    <w:rsid w:val="004C4040"/>
    <w:rsid w:val="004C42AB"/>
    <w:rsid w:val="004C42B1"/>
    <w:rsid w:val="004C4578"/>
    <w:rsid w:val="004C46CA"/>
    <w:rsid w:val="004C483F"/>
    <w:rsid w:val="004C485E"/>
    <w:rsid w:val="004C4CB3"/>
    <w:rsid w:val="004C4FCF"/>
    <w:rsid w:val="004C5442"/>
    <w:rsid w:val="004C58DA"/>
    <w:rsid w:val="004C5C23"/>
    <w:rsid w:val="004C5C28"/>
    <w:rsid w:val="004C5CA1"/>
    <w:rsid w:val="004C6085"/>
    <w:rsid w:val="004C6427"/>
    <w:rsid w:val="004C65BE"/>
    <w:rsid w:val="004C6625"/>
    <w:rsid w:val="004C6734"/>
    <w:rsid w:val="004C67B3"/>
    <w:rsid w:val="004C68E3"/>
    <w:rsid w:val="004C7117"/>
    <w:rsid w:val="004C7474"/>
    <w:rsid w:val="004C7605"/>
    <w:rsid w:val="004C780A"/>
    <w:rsid w:val="004C7E1D"/>
    <w:rsid w:val="004D0962"/>
    <w:rsid w:val="004D0AE7"/>
    <w:rsid w:val="004D0CB4"/>
    <w:rsid w:val="004D1022"/>
    <w:rsid w:val="004D1265"/>
    <w:rsid w:val="004D1284"/>
    <w:rsid w:val="004D150F"/>
    <w:rsid w:val="004D156B"/>
    <w:rsid w:val="004D19E5"/>
    <w:rsid w:val="004D1C09"/>
    <w:rsid w:val="004D1CA2"/>
    <w:rsid w:val="004D234A"/>
    <w:rsid w:val="004D2576"/>
    <w:rsid w:val="004D26B7"/>
    <w:rsid w:val="004D29B1"/>
    <w:rsid w:val="004D2DA6"/>
    <w:rsid w:val="004D33E4"/>
    <w:rsid w:val="004D3457"/>
    <w:rsid w:val="004D378D"/>
    <w:rsid w:val="004D3938"/>
    <w:rsid w:val="004D393B"/>
    <w:rsid w:val="004D3A2F"/>
    <w:rsid w:val="004D3AD2"/>
    <w:rsid w:val="004D3C6A"/>
    <w:rsid w:val="004D3E09"/>
    <w:rsid w:val="004D41E0"/>
    <w:rsid w:val="004D499F"/>
    <w:rsid w:val="004D4B14"/>
    <w:rsid w:val="004D4C68"/>
    <w:rsid w:val="004D4E50"/>
    <w:rsid w:val="004D5502"/>
    <w:rsid w:val="004D5663"/>
    <w:rsid w:val="004D5C63"/>
    <w:rsid w:val="004D60A1"/>
    <w:rsid w:val="004D616A"/>
    <w:rsid w:val="004D650C"/>
    <w:rsid w:val="004D68AA"/>
    <w:rsid w:val="004D6A00"/>
    <w:rsid w:val="004D703F"/>
    <w:rsid w:val="004D7CFA"/>
    <w:rsid w:val="004D7D43"/>
    <w:rsid w:val="004D7F01"/>
    <w:rsid w:val="004D7FC1"/>
    <w:rsid w:val="004E018D"/>
    <w:rsid w:val="004E01B3"/>
    <w:rsid w:val="004E061F"/>
    <w:rsid w:val="004E0654"/>
    <w:rsid w:val="004E0784"/>
    <w:rsid w:val="004E158C"/>
    <w:rsid w:val="004E1632"/>
    <w:rsid w:val="004E189E"/>
    <w:rsid w:val="004E1992"/>
    <w:rsid w:val="004E1B62"/>
    <w:rsid w:val="004E217F"/>
    <w:rsid w:val="004E23D4"/>
    <w:rsid w:val="004E2421"/>
    <w:rsid w:val="004E2792"/>
    <w:rsid w:val="004E2B34"/>
    <w:rsid w:val="004E2C2D"/>
    <w:rsid w:val="004E2D0B"/>
    <w:rsid w:val="004E37C1"/>
    <w:rsid w:val="004E3844"/>
    <w:rsid w:val="004E39CA"/>
    <w:rsid w:val="004E3F43"/>
    <w:rsid w:val="004E41B5"/>
    <w:rsid w:val="004E470C"/>
    <w:rsid w:val="004E4A7A"/>
    <w:rsid w:val="004E4D5B"/>
    <w:rsid w:val="004E4DF1"/>
    <w:rsid w:val="004E5163"/>
    <w:rsid w:val="004E5557"/>
    <w:rsid w:val="004E6024"/>
    <w:rsid w:val="004E61D1"/>
    <w:rsid w:val="004E666F"/>
    <w:rsid w:val="004E6A08"/>
    <w:rsid w:val="004E6A4B"/>
    <w:rsid w:val="004E6D0C"/>
    <w:rsid w:val="004E6D9B"/>
    <w:rsid w:val="004E6E6B"/>
    <w:rsid w:val="004E714F"/>
    <w:rsid w:val="004E747F"/>
    <w:rsid w:val="004E74B8"/>
    <w:rsid w:val="004E7827"/>
    <w:rsid w:val="004E7D22"/>
    <w:rsid w:val="004F0254"/>
    <w:rsid w:val="004F034C"/>
    <w:rsid w:val="004F0368"/>
    <w:rsid w:val="004F04EB"/>
    <w:rsid w:val="004F068B"/>
    <w:rsid w:val="004F0866"/>
    <w:rsid w:val="004F0922"/>
    <w:rsid w:val="004F0B79"/>
    <w:rsid w:val="004F0EED"/>
    <w:rsid w:val="004F216A"/>
    <w:rsid w:val="004F227D"/>
    <w:rsid w:val="004F2845"/>
    <w:rsid w:val="004F2D18"/>
    <w:rsid w:val="004F2EB8"/>
    <w:rsid w:val="004F30A6"/>
    <w:rsid w:val="004F330E"/>
    <w:rsid w:val="004F3411"/>
    <w:rsid w:val="004F3435"/>
    <w:rsid w:val="004F3757"/>
    <w:rsid w:val="004F3F30"/>
    <w:rsid w:val="004F3FF0"/>
    <w:rsid w:val="004F4524"/>
    <w:rsid w:val="004F482C"/>
    <w:rsid w:val="004F4988"/>
    <w:rsid w:val="004F4D5E"/>
    <w:rsid w:val="004F522F"/>
    <w:rsid w:val="004F5537"/>
    <w:rsid w:val="004F5803"/>
    <w:rsid w:val="004F58F1"/>
    <w:rsid w:val="004F5D3F"/>
    <w:rsid w:val="004F5E73"/>
    <w:rsid w:val="004F600E"/>
    <w:rsid w:val="004F6580"/>
    <w:rsid w:val="004F67C1"/>
    <w:rsid w:val="004F6CDB"/>
    <w:rsid w:val="004F7216"/>
    <w:rsid w:val="004F77CF"/>
    <w:rsid w:val="004F7AE2"/>
    <w:rsid w:val="00500DD9"/>
    <w:rsid w:val="00500E64"/>
    <w:rsid w:val="00501140"/>
    <w:rsid w:val="00501859"/>
    <w:rsid w:val="00502004"/>
    <w:rsid w:val="00502407"/>
    <w:rsid w:val="00502520"/>
    <w:rsid w:val="0050254A"/>
    <w:rsid w:val="0050274D"/>
    <w:rsid w:val="00502A25"/>
    <w:rsid w:val="00502B44"/>
    <w:rsid w:val="00502DC1"/>
    <w:rsid w:val="00503116"/>
    <w:rsid w:val="005031BC"/>
    <w:rsid w:val="005038D7"/>
    <w:rsid w:val="00503951"/>
    <w:rsid w:val="00503FA5"/>
    <w:rsid w:val="0050425D"/>
    <w:rsid w:val="00504299"/>
    <w:rsid w:val="0050481D"/>
    <w:rsid w:val="00504A45"/>
    <w:rsid w:val="00504AC1"/>
    <w:rsid w:val="00504B2B"/>
    <w:rsid w:val="00504BA8"/>
    <w:rsid w:val="00504BCD"/>
    <w:rsid w:val="00504D30"/>
    <w:rsid w:val="005052D9"/>
    <w:rsid w:val="005059A6"/>
    <w:rsid w:val="00505B1A"/>
    <w:rsid w:val="00506615"/>
    <w:rsid w:val="00506746"/>
    <w:rsid w:val="00506A2C"/>
    <w:rsid w:val="00506AC0"/>
    <w:rsid w:val="00506AC3"/>
    <w:rsid w:val="00506B5C"/>
    <w:rsid w:val="00506D1F"/>
    <w:rsid w:val="0050735B"/>
    <w:rsid w:val="005073A8"/>
    <w:rsid w:val="005073C2"/>
    <w:rsid w:val="0050745B"/>
    <w:rsid w:val="00507625"/>
    <w:rsid w:val="00510324"/>
    <w:rsid w:val="005107D6"/>
    <w:rsid w:val="00510D51"/>
    <w:rsid w:val="00511206"/>
    <w:rsid w:val="00511941"/>
    <w:rsid w:val="00511F04"/>
    <w:rsid w:val="005120DA"/>
    <w:rsid w:val="005125DB"/>
    <w:rsid w:val="00512B3F"/>
    <w:rsid w:val="00512E01"/>
    <w:rsid w:val="00512EF7"/>
    <w:rsid w:val="005132CE"/>
    <w:rsid w:val="00513757"/>
    <w:rsid w:val="00513DA4"/>
    <w:rsid w:val="00513F5D"/>
    <w:rsid w:val="0051434C"/>
    <w:rsid w:val="00514692"/>
    <w:rsid w:val="00514A65"/>
    <w:rsid w:val="00514B44"/>
    <w:rsid w:val="00514D2A"/>
    <w:rsid w:val="00514DA7"/>
    <w:rsid w:val="00514F41"/>
    <w:rsid w:val="00515071"/>
    <w:rsid w:val="00515097"/>
    <w:rsid w:val="005150BE"/>
    <w:rsid w:val="005151A9"/>
    <w:rsid w:val="00515728"/>
    <w:rsid w:val="00515936"/>
    <w:rsid w:val="00515C1B"/>
    <w:rsid w:val="00515CB5"/>
    <w:rsid w:val="00515DA1"/>
    <w:rsid w:val="00515EA3"/>
    <w:rsid w:val="00515EAB"/>
    <w:rsid w:val="00515F2F"/>
    <w:rsid w:val="00515F82"/>
    <w:rsid w:val="00516080"/>
    <w:rsid w:val="0051699B"/>
    <w:rsid w:val="00516D62"/>
    <w:rsid w:val="00516FC5"/>
    <w:rsid w:val="0051709B"/>
    <w:rsid w:val="0051748D"/>
    <w:rsid w:val="00517581"/>
    <w:rsid w:val="00517AED"/>
    <w:rsid w:val="00517B94"/>
    <w:rsid w:val="00517DFB"/>
    <w:rsid w:val="005206BA"/>
    <w:rsid w:val="00520A42"/>
    <w:rsid w:val="00521967"/>
    <w:rsid w:val="00521E01"/>
    <w:rsid w:val="00521FEC"/>
    <w:rsid w:val="005220DA"/>
    <w:rsid w:val="00522374"/>
    <w:rsid w:val="005225CA"/>
    <w:rsid w:val="0052279C"/>
    <w:rsid w:val="00522AC0"/>
    <w:rsid w:val="00522D67"/>
    <w:rsid w:val="00523964"/>
    <w:rsid w:val="00523B5C"/>
    <w:rsid w:val="00523F2A"/>
    <w:rsid w:val="0052438E"/>
    <w:rsid w:val="00524501"/>
    <w:rsid w:val="0052469D"/>
    <w:rsid w:val="00524A73"/>
    <w:rsid w:val="00525319"/>
    <w:rsid w:val="00525C43"/>
    <w:rsid w:val="00525DDF"/>
    <w:rsid w:val="00526520"/>
    <w:rsid w:val="005265E1"/>
    <w:rsid w:val="005266E3"/>
    <w:rsid w:val="0052692B"/>
    <w:rsid w:val="00527364"/>
    <w:rsid w:val="005279EB"/>
    <w:rsid w:val="00527BAB"/>
    <w:rsid w:val="00527CB5"/>
    <w:rsid w:val="00527E39"/>
    <w:rsid w:val="00530075"/>
    <w:rsid w:val="00530242"/>
    <w:rsid w:val="00530957"/>
    <w:rsid w:val="00530D69"/>
    <w:rsid w:val="00531464"/>
    <w:rsid w:val="005317C1"/>
    <w:rsid w:val="00531836"/>
    <w:rsid w:val="0053193D"/>
    <w:rsid w:val="00531C84"/>
    <w:rsid w:val="00531E23"/>
    <w:rsid w:val="005323CD"/>
    <w:rsid w:val="0053254C"/>
    <w:rsid w:val="005326EB"/>
    <w:rsid w:val="005329CE"/>
    <w:rsid w:val="00532CFB"/>
    <w:rsid w:val="005332EB"/>
    <w:rsid w:val="005337E6"/>
    <w:rsid w:val="00533A74"/>
    <w:rsid w:val="00533B6F"/>
    <w:rsid w:val="00533DD4"/>
    <w:rsid w:val="005340A7"/>
    <w:rsid w:val="005342FE"/>
    <w:rsid w:val="005343D5"/>
    <w:rsid w:val="005346E1"/>
    <w:rsid w:val="00534720"/>
    <w:rsid w:val="00534DA5"/>
    <w:rsid w:val="00535510"/>
    <w:rsid w:val="00535573"/>
    <w:rsid w:val="00536034"/>
    <w:rsid w:val="0053611A"/>
    <w:rsid w:val="005362DD"/>
    <w:rsid w:val="00536F80"/>
    <w:rsid w:val="0053713F"/>
    <w:rsid w:val="005373C5"/>
    <w:rsid w:val="005376C3"/>
    <w:rsid w:val="005400AD"/>
    <w:rsid w:val="00540DB2"/>
    <w:rsid w:val="00540FE1"/>
    <w:rsid w:val="005426CB"/>
    <w:rsid w:val="005427B1"/>
    <w:rsid w:val="0054295B"/>
    <w:rsid w:val="00542A7F"/>
    <w:rsid w:val="00542C0C"/>
    <w:rsid w:val="00542DC2"/>
    <w:rsid w:val="00543198"/>
    <w:rsid w:val="0054333B"/>
    <w:rsid w:val="00543C86"/>
    <w:rsid w:val="0054406D"/>
    <w:rsid w:val="00544418"/>
    <w:rsid w:val="00544F93"/>
    <w:rsid w:val="0054504F"/>
    <w:rsid w:val="00545249"/>
    <w:rsid w:val="00545938"/>
    <w:rsid w:val="005459A6"/>
    <w:rsid w:val="00545CBB"/>
    <w:rsid w:val="00545CF5"/>
    <w:rsid w:val="0054602A"/>
    <w:rsid w:val="005463D5"/>
    <w:rsid w:val="005471D9"/>
    <w:rsid w:val="00547387"/>
    <w:rsid w:val="00547487"/>
    <w:rsid w:val="00547530"/>
    <w:rsid w:val="00547564"/>
    <w:rsid w:val="0054795D"/>
    <w:rsid w:val="00547BC8"/>
    <w:rsid w:val="00547E26"/>
    <w:rsid w:val="00547FDD"/>
    <w:rsid w:val="00550135"/>
    <w:rsid w:val="005504F7"/>
    <w:rsid w:val="00551407"/>
    <w:rsid w:val="00551B7D"/>
    <w:rsid w:val="00551BD3"/>
    <w:rsid w:val="00551C3F"/>
    <w:rsid w:val="00551F17"/>
    <w:rsid w:val="0055207C"/>
    <w:rsid w:val="005520B2"/>
    <w:rsid w:val="0055246C"/>
    <w:rsid w:val="0055250E"/>
    <w:rsid w:val="00552A09"/>
    <w:rsid w:val="0055311D"/>
    <w:rsid w:val="0055336F"/>
    <w:rsid w:val="00553586"/>
    <w:rsid w:val="00553763"/>
    <w:rsid w:val="00553ADE"/>
    <w:rsid w:val="00553FA1"/>
    <w:rsid w:val="00554099"/>
    <w:rsid w:val="0055455C"/>
    <w:rsid w:val="005545F7"/>
    <w:rsid w:val="00554EC2"/>
    <w:rsid w:val="00555191"/>
    <w:rsid w:val="00555496"/>
    <w:rsid w:val="00555757"/>
    <w:rsid w:val="00556229"/>
    <w:rsid w:val="0055636E"/>
    <w:rsid w:val="00556718"/>
    <w:rsid w:val="00556A4D"/>
    <w:rsid w:val="00556C1E"/>
    <w:rsid w:val="0055740B"/>
    <w:rsid w:val="00557719"/>
    <w:rsid w:val="00557B0C"/>
    <w:rsid w:val="00557B88"/>
    <w:rsid w:val="00557EBD"/>
    <w:rsid w:val="00560895"/>
    <w:rsid w:val="00560A6D"/>
    <w:rsid w:val="00560ADC"/>
    <w:rsid w:val="00560F43"/>
    <w:rsid w:val="00561CE2"/>
    <w:rsid w:val="00561DFB"/>
    <w:rsid w:val="00561EF2"/>
    <w:rsid w:val="00562653"/>
    <w:rsid w:val="0056297A"/>
    <w:rsid w:val="005634D9"/>
    <w:rsid w:val="005635EC"/>
    <w:rsid w:val="005638B5"/>
    <w:rsid w:val="005638F1"/>
    <w:rsid w:val="0056395F"/>
    <w:rsid w:val="00563BDA"/>
    <w:rsid w:val="00563C37"/>
    <w:rsid w:val="00563D95"/>
    <w:rsid w:val="00564156"/>
    <w:rsid w:val="0056416C"/>
    <w:rsid w:val="0056423F"/>
    <w:rsid w:val="00564397"/>
    <w:rsid w:val="0056460B"/>
    <w:rsid w:val="005649B3"/>
    <w:rsid w:val="00564C0E"/>
    <w:rsid w:val="00564E6D"/>
    <w:rsid w:val="0056521A"/>
    <w:rsid w:val="0056577A"/>
    <w:rsid w:val="0056680F"/>
    <w:rsid w:val="00567012"/>
    <w:rsid w:val="005670FD"/>
    <w:rsid w:val="0056747C"/>
    <w:rsid w:val="005677CA"/>
    <w:rsid w:val="00570342"/>
    <w:rsid w:val="0057076B"/>
    <w:rsid w:val="005707BE"/>
    <w:rsid w:val="00570E1F"/>
    <w:rsid w:val="00570FF3"/>
    <w:rsid w:val="0057175A"/>
    <w:rsid w:val="0057213D"/>
    <w:rsid w:val="00572153"/>
    <w:rsid w:val="00572245"/>
    <w:rsid w:val="005725A1"/>
    <w:rsid w:val="0057268B"/>
    <w:rsid w:val="0057297C"/>
    <w:rsid w:val="00572DDA"/>
    <w:rsid w:val="00573294"/>
    <w:rsid w:val="005732BB"/>
    <w:rsid w:val="00573599"/>
    <w:rsid w:val="0057386E"/>
    <w:rsid w:val="00573B49"/>
    <w:rsid w:val="00573DF0"/>
    <w:rsid w:val="00573E67"/>
    <w:rsid w:val="00574019"/>
    <w:rsid w:val="0057452D"/>
    <w:rsid w:val="005745A7"/>
    <w:rsid w:val="00574730"/>
    <w:rsid w:val="00574FC0"/>
    <w:rsid w:val="00574FF6"/>
    <w:rsid w:val="00575423"/>
    <w:rsid w:val="005761C9"/>
    <w:rsid w:val="00577135"/>
    <w:rsid w:val="005777F6"/>
    <w:rsid w:val="005778C1"/>
    <w:rsid w:val="00577ABC"/>
    <w:rsid w:val="00577BB8"/>
    <w:rsid w:val="00580823"/>
    <w:rsid w:val="00580F25"/>
    <w:rsid w:val="0058157C"/>
    <w:rsid w:val="00581710"/>
    <w:rsid w:val="00581C71"/>
    <w:rsid w:val="00581DE1"/>
    <w:rsid w:val="00582249"/>
    <w:rsid w:val="005822E5"/>
    <w:rsid w:val="0058257A"/>
    <w:rsid w:val="0058362B"/>
    <w:rsid w:val="00583D2C"/>
    <w:rsid w:val="005842DA"/>
    <w:rsid w:val="005846E0"/>
    <w:rsid w:val="0058473E"/>
    <w:rsid w:val="005849EB"/>
    <w:rsid w:val="00584A8D"/>
    <w:rsid w:val="00584BBB"/>
    <w:rsid w:val="00584FF0"/>
    <w:rsid w:val="005851FF"/>
    <w:rsid w:val="0058556C"/>
    <w:rsid w:val="005855BC"/>
    <w:rsid w:val="00585B6D"/>
    <w:rsid w:val="00585D6A"/>
    <w:rsid w:val="0058634A"/>
    <w:rsid w:val="00586834"/>
    <w:rsid w:val="00586E0F"/>
    <w:rsid w:val="00586F52"/>
    <w:rsid w:val="00586F94"/>
    <w:rsid w:val="0058744D"/>
    <w:rsid w:val="005874B1"/>
    <w:rsid w:val="005875F2"/>
    <w:rsid w:val="00587860"/>
    <w:rsid w:val="005879EC"/>
    <w:rsid w:val="00587D8D"/>
    <w:rsid w:val="00590248"/>
    <w:rsid w:val="00590272"/>
    <w:rsid w:val="0059040B"/>
    <w:rsid w:val="00590984"/>
    <w:rsid w:val="00590B10"/>
    <w:rsid w:val="00590E25"/>
    <w:rsid w:val="00591292"/>
    <w:rsid w:val="0059163A"/>
    <w:rsid w:val="00591C92"/>
    <w:rsid w:val="00591DA9"/>
    <w:rsid w:val="0059201D"/>
    <w:rsid w:val="0059203E"/>
    <w:rsid w:val="0059217C"/>
    <w:rsid w:val="00592626"/>
    <w:rsid w:val="00592924"/>
    <w:rsid w:val="00592AC3"/>
    <w:rsid w:val="00592CCF"/>
    <w:rsid w:val="00592E48"/>
    <w:rsid w:val="0059392A"/>
    <w:rsid w:val="00594138"/>
    <w:rsid w:val="0059508B"/>
    <w:rsid w:val="00595D9C"/>
    <w:rsid w:val="00596016"/>
    <w:rsid w:val="005966B6"/>
    <w:rsid w:val="00596A43"/>
    <w:rsid w:val="00596D81"/>
    <w:rsid w:val="00597088"/>
    <w:rsid w:val="00597441"/>
    <w:rsid w:val="0059766D"/>
    <w:rsid w:val="005A0004"/>
    <w:rsid w:val="005A0191"/>
    <w:rsid w:val="005A01B2"/>
    <w:rsid w:val="005A0A7B"/>
    <w:rsid w:val="005A0FF1"/>
    <w:rsid w:val="005A10B8"/>
    <w:rsid w:val="005A10CE"/>
    <w:rsid w:val="005A15C8"/>
    <w:rsid w:val="005A1D32"/>
    <w:rsid w:val="005A1E17"/>
    <w:rsid w:val="005A2113"/>
    <w:rsid w:val="005A23E6"/>
    <w:rsid w:val="005A2440"/>
    <w:rsid w:val="005A25C9"/>
    <w:rsid w:val="005A28D6"/>
    <w:rsid w:val="005A3B43"/>
    <w:rsid w:val="005A3B6D"/>
    <w:rsid w:val="005A3D76"/>
    <w:rsid w:val="005A3FCD"/>
    <w:rsid w:val="005A4498"/>
    <w:rsid w:val="005A46E4"/>
    <w:rsid w:val="005A47BC"/>
    <w:rsid w:val="005A4C65"/>
    <w:rsid w:val="005A50D2"/>
    <w:rsid w:val="005A5F40"/>
    <w:rsid w:val="005A69D0"/>
    <w:rsid w:val="005A6BF6"/>
    <w:rsid w:val="005A6CB9"/>
    <w:rsid w:val="005A6F88"/>
    <w:rsid w:val="005A7653"/>
    <w:rsid w:val="005A797E"/>
    <w:rsid w:val="005A7A42"/>
    <w:rsid w:val="005A7B0E"/>
    <w:rsid w:val="005A7DB0"/>
    <w:rsid w:val="005B0118"/>
    <w:rsid w:val="005B0756"/>
    <w:rsid w:val="005B0814"/>
    <w:rsid w:val="005B0B60"/>
    <w:rsid w:val="005B0D05"/>
    <w:rsid w:val="005B0F9A"/>
    <w:rsid w:val="005B0FF6"/>
    <w:rsid w:val="005B12BF"/>
    <w:rsid w:val="005B14D4"/>
    <w:rsid w:val="005B15A1"/>
    <w:rsid w:val="005B15E4"/>
    <w:rsid w:val="005B18FC"/>
    <w:rsid w:val="005B2A3E"/>
    <w:rsid w:val="005B2AB0"/>
    <w:rsid w:val="005B3996"/>
    <w:rsid w:val="005B3C88"/>
    <w:rsid w:val="005B4082"/>
    <w:rsid w:val="005B457E"/>
    <w:rsid w:val="005B4619"/>
    <w:rsid w:val="005B678C"/>
    <w:rsid w:val="005B68DB"/>
    <w:rsid w:val="005B6954"/>
    <w:rsid w:val="005B6C06"/>
    <w:rsid w:val="005B6DA5"/>
    <w:rsid w:val="005B74CA"/>
    <w:rsid w:val="005B7779"/>
    <w:rsid w:val="005B79E0"/>
    <w:rsid w:val="005C05CE"/>
    <w:rsid w:val="005C0809"/>
    <w:rsid w:val="005C0AA4"/>
    <w:rsid w:val="005C0D35"/>
    <w:rsid w:val="005C0D9D"/>
    <w:rsid w:val="005C0E89"/>
    <w:rsid w:val="005C116A"/>
    <w:rsid w:val="005C1171"/>
    <w:rsid w:val="005C1B96"/>
    <w:rsid w:val="005C22D5"/>
    <w:rsid w:val="005C277D"/>
    <w:rsid w:val="005C2E61"/>
    <w:rsid w:val="005C2F14"/>
    <w:rsid w:val="005C2F79"/>
    <w:rsid w:val="005C35DF"/>
    <w:rsid w:val="005C36A3"/>
    <w:rsid w:val="005C37AC"/>
    <w:rsid w:val="005C39AF"/>
    <w:rsid w:val="005C3CC1"/>
    <w:rsid w:val="005C3D7B"/>
    <w:rsid w:val="005C40D6"/>
    <w:rsid w:val="005C4232"/>
    <w:rsid w:val="005C4565"/>
    <w:rsid w:val="005C49C3"/>
    <w:rsid w:val="005C4B82"/>
    <w:rsid w:val="005C4D5F"/>
    <w:rsid w:val="005C4E76"/>
    <w:rsid w:val="005C4FB0"/>
    <w:rsid w:val="005C5335"/>
    <w:rsid w:val="005C5925"/>
    <w:rsid w:val="005C68CD"/>
    <w:rsid w:val="005C6EFB"/>
    <w:rsid w:val="005C7055"/>
    <w:rsid w:val="005C72FD"/>
    <w:rsid w:val="005C7788"/>
    <w:rsid w:val="005C798A"/>
    <w:rsid w:val="005C7AA5"/>
    <w:rsid w:val="005C7AD6"/>
    <w:rsid w:val="005C7AD8"/>
    <w:rsid w:val="005C7E9E"/>
    <w:rsid w:val="005D0735"/>
    <w:rsid w:val="005D153B"/>
    <w:rsid w:val="005D191F"/>
    <w:rsid w:val="005D19EE"/>
    <w:rsid w:val="005D1B0F"/>
    <w:rsid w:val="005D1CC7"/>
    <w:rsid w:val="005D1E5C"/>
    <w:rsid w:val="005D1EA1"/>
    <w:rsid w:val="005D1F0E"/>
    <w:rsid w:val="005D2403"/>
    <w:rsid w:val="005D2508"/>
    <w:rsid w:val="005D2585"/>
    <w:rsid w:val="005D25BF"/>
    <w:rsid w:val="005D2B82"/>
    <w:rsid w:val="005D2D75"/>
    <w:rsid w:val="005D309C"/>
    <w:rsid w:val="005D311B"/>
    <w:rsid w:val="005D318C"/>
    <w:rsid w:val="005D3424"/>
    <w:rsid w:val="005D346A"/>
    <w:rsid w:val="005D3835"/>
    <w:rsid w:val="005D3A0A"/>
    <w:rsid w:val="005D3EAF"/>
    <w:rsid w:val="005D440D"/>
    <w:rsid w:val="005D461F"/>
    <w:rsid w:val="005D4637"/>
    <w:rsid w:val="005D52E6"/>
    <w:rsid w:val="005D5318"/>
    <w:rsid w:val="005D5688"/>
    <w:rsid w:val="005D574E"/>
    <w:rsid w:val="005D57B8"/>
    <w:rsid w:val="005D58E2"/>
    <w:rsid w:val="005D5DB7"/>
    <w:rsid w:val="005D6308"/>
    <w:rsid w:val="005D6576"/>
    <w:rsid w:val="005D6B9B"/>
    <w:rsid w:val="005D6F20"/>
    <w:rsid w:val="005D700B"/>
    <w:rsid w:val="005E012F"/>
    <w:rsid w:val="005E08FF"/>
    <w:rsid w:val="005E0DA8"/>
    <w:rsid w:val="005E128B"/>
    <w:rsid w:val="005E144E"/>
    <w:rsid w:val="005E1884"/>
    <w:rsid w:val="005E1908"/>
    <w:rsid w:val="005E1968"/>
    <w:rsid w:val="005E1ECB"/>
    <w:rsid w:val="005E245E"/>
    <w:rsid w:val="005E24D5"/>
    <w:rsid w:val="005E2528"/>
    <w:rsid w:val="005E26D4"/>
    <w:rsid w:val="005E4004"/>
    <w:rsid w:val="005E401A"/>
    <w:rsid w:val="005E47B6"/>
    <w:rsid w:val="005E489E"/>
    <w:rsid w:val="005E5591"/>
    <w:rsid w:val="005E5C48"/>
    <w:rsid w:val="005E5C5E"/>
    <w:rsid w:val="005E5C98"/>
    <w:rsid w:val="005E631F"/>
    <w:rsid w:val="005E6E17"/>
    <w:rsid w:val="005E70B5"/>
    <w:rsid w:val="005E79ED"/>
    <w:rsid w:val="005E79F3"/>
    <w:rsid w:val="005E7B9A"/>
    <w:rsid w:val="005E7C45"/>
    <w:rsid w:val="005E7CEB"/>
    <w:rsid w:val="005E7E61"/>
    <w:rsid w:val="005E7F3A"/>
    <w:rsid w:val="005F0845"/>
    <w:rsid w:val="005F0B5A"/>
    <w:rsid w:val="005F0BB8"/>
    <w:rsid w:val="005F0C27"/>
    <w:rsid w:val="005F0DFE"/>
    <w:rsid w:val="005F0F8A"/>
    <w:rsid w:val="005F1147"/>
    <w:rsid w:val="005F151C"/>
    <w:rsid w:val="005F166C"/>
    <w:rsid w:val="005F173D"/>
    <w:rsid w:val="005F17DD"/>
    <w:rsid w:val="005F1F59"/>
    <w:rsid w:val="005F21CE"/>
    <w:rsid w:val="005F2251"/>
    <w:rsid w:val="005F2384"/>
    <w:rsid w:val="005F274D"/>
    <w:rsid w:val="005F2FD0"/>
    <w:rsid w:val="005F3161"/>
    <w:rsid w:val="005F3240"/>
    <w:rsid w:val="005F3259"/>
    <w:rsid w:val="005F32D4"/>
    <w:rsid w:val="005F3AD1"/>
    <w:rsid w:val="005F3CD6"/>
    <w:rsid w:val="005F43B3"/>
    <w:rsid w:val="005F44D5"/>
    <w:rsid w:val="005F46BB"/>
    <w:rsid w:val="005F48CF"/>
    <w:rsid w:val="005F48D6"/>
    <w:rsid w:val="005F4AD5"/>
    <w:rsid w:val="005F4D92"/>
    <w:rsid w:val="005F5262"/>
    <w:rsid w:val="005F5739"/>
    <w:rsid w:val="005F59F8"/>
    <w:rsid w:val="005F6018"/>
    <w:rsid w:val="005F637E"/>
    <w:rsid w:val="005F657B"/>
    <w:rsid w:val="005F675B"/>
    <w:rsid w:val="005F6AAE"/>
    <w:rsid w:val="005F6F03"/>
    <w:rsid w:val="005F70DD"/>
    <w:rsid w:val="00600593"/>
    <w:rsid w:val="00600F9E"/>
    <w:rsid w:val="0060104B"/>
    <w:rsid w:val="00601216"/>
    <w:rsid w:val="006012B9"/>
    <w:rsid w:val="00601618"/>
    <w:rsid w:val="0060175C"/>
    <w:rsid w:val="00601BCA"/>
    <w:rsid w:val="00601D4F"/>
    <w:rsid w:val="00601DA4"/>
    <w:rsid w:val="006022A3"/>
    <w:rsid w:val="006022DB"/>
    <w:rsid w:val="006026D7"/>
    <w:rsid w:val="00603602"/>
    <w:rsid w:val="0060368C"/>
    <w:rsid w:val="00603C98"/>
    <w:rsid w:val="00603D35"/>
    <w:rsid w:val="00604141"/>
    <w:rsid w:val="00604214"/>
    <w:rsid w:val="00604687"/>
    <w:rsid w:val="006048E4"/>
    <w:rsid w:val="00604BE6"/>
    <w:rsid w:val="00605B87"/>
    <w:rsid w:val="006063CB"/>
    <w:rsid w:val="006069B1"/>
    <w:rsid w:val="00606A55"/>
    <w:rsid w:val="00606C0A"/>
    <w:rsid w:val="00606D0E"/>
    <w:rsid w:val="00606F43"/>
    <w:rsid w:val="0060737E"/>
    <w:rsid w:val="006073BE"/>
    <w:rsid w:val="00607509"/>
    <w:rsid w:val="00607F07"/>
    <w:rsid w:val="0061006B"/>
    <w:rsid w:val="006101C0"/>
    <w:rsid w:val="006104DD"/>
    <w:rsid w:val="00610E3D"/>
    <w:rsid w:val="00611194"/>
    <w:rsid w:val="0061124B"/>
    <w:rsid w:val="00611511"/>
    <w:rsid w:val="0061162A"/>
    <w:rsid w:val="006119A6"/>
    <w:rsid w:val="00611C71"/>
    <w:rsid w:val="00611C97"/>
    <w:rsid w:val="006130A6"/>
    <w:rsid w:val="00613FB4"/>
    <w:rsid w:val="00614837"/>
    <w:rsid w:val="006158CB"/>
    <w:rsid w:val="00615F5F"/>
    <w:rsid w:val="00616045"/>
    <w:rsid w:val="0061630E"/>
    <w:rsid w:val="00616438"/>
    <w:rsid w:val="00616B55"/>
    <w:rsid w:val="00616BD1"/>
    <w:rsid w:val="00616C17"/>
    <w:rsid w:val="00616E7E"/>
    <w:rsid w:val="006173B3"/>
    <w:rsid w:val="00617A4D"/>
    <w:rsid w:val="00617D66"/>
    <w:rsid w:val="00617EF9"/>
    <w:rsid w:val="00617F1E"/>
    <w:rsid w:val="00617F9C"/>
    <w:rsid w:val="00620185"/>
    <w:rsid w:val="00620E55"/>
    <w:rsid w:val="00620F95"/>
    <w:rsid w:val="00621AFA"/>
    <w:rsid w:val="00621EB0"/>
    <w:rsid w:val="00621FD4"/>
    <w:rsid w:val="00622131"/>
    <w:rsid w:val="0062234D"/>
    <w:rsid w:val="00622BD8"/>
    <w:rsid w:val="00623E48"/>
    <w:rsid w:val="00624143"/>
    <w:rsid w:val="006244A7"/>
    <w:rsid w:val="00624627"/>
    <w:rsid w:val="006247C2"/>
    <w:rsid w:val="00624A9C"/>
    <w:rsid w:val="00624C51"/>
    <w:rsid w:val="00624FBF"/>
    <w:rsid w:val="00625040"/>
    <w:rsid w:val="006250B9"/>
    <w:rsid w:val="006251E6"/>
    <w:rsid w:val="00625776"/>
    <w:rsid w:val="00625963"/>
    <w:rsid w:val="00625EA6"/>
    <w:rsid w:val="0062641D"/>
    <w:rsid w:val="0062662E"/>
    <w:rsid w:val="0062666D"/>
    <w:rsid w:val="00626977"/>
    <w:rsid w:val="00626ADC"/>
    <w:rsid w:val="006273F3"/>
    <w:rsid w:val="00627417"/>
    <w:rsid w:val="006310E6"/>
    <w:rsid w:val="00631267"/>
    <w:rsid w:val="00631278"/>
    <w:rsid w:val="00631A42"/>
    <w:rsid w:val="00631B9F"/>
    <w:rsid w:val="00632D06"/>
    <w:rsid w:val="00632F6E"/>
    <w:rsid w:val="00633CC0"/>
    <w:rsid w:val="00633D80"/>
    <w:rsid w:val="00633DEB"/>
    <w:rsid w:val="0063407C"/>
    <w:rsid w:val="00634400"/>
    <w:rsid w:val="006346F7"/>
    <w:rsid w:val="00634B3E"/>
    <w:rsid w:val="00634DAE"/>
    <w:rsid w:val="00634E85"/>
    <w:rsid w:val="0063506E"/>
    <w:rsid w:val="00635107"/>
    <w:rsid w:val="0063557A"/>
    <w:rsid w:val="00635D01"/>
    <w:rsid w:val="00635F30"/>
    <w:rsid w:val="00636211"/>
    <w:rsid w:val="00636378"/>
    <w:rsid w:val="006363FD"/>
    <w:rsid w:val="00636FC6"/>
    <w:rsid w:val="00637378"/>
    <w:rsid w:val="006373A3"/>
    <w:rsid w:val="00637FB7"/>
    <w:rsid w:val="00637FF4"/>
    <w:rsid w:val="006406DF"/>
    <w:rsid w:val="00640712"/>
    <w:rsid w:val="00640A96"/>
    <w:rsid w:val="00640A9E"/>
    <w:rsid w:val="00640C26"/>
    <w:rsid w:val="00640D52"/>
    <w:rsid w:val="00641859"/>
    <w:rsid w:val="006419F5"/>
    <w:rsid w:val="00641E89"/>
    <w:rsid w:val="006422E6"/>
    <w:rsid w:val="00642C91"/>
    <w:rsid w:val="00642F9B"/>
    <w:rsid w:val="0064305A"/>
    <w:rsid w:val="006432A2"/>
    <w:rsid w:val="00643761"/>
    <w:rsid w:val="006439DE"/>
    <w:rsid w:val="0064434F"/>
    <w:rsid w:val="006447D8"/>
    <w:rsid w:val="006448E0"/>
    <w:rsid w:val="00644A73"/>
    <w:rsid w:val="00644C15"/>
    <w:rsid w:val="006455B7"/>
    <w:rsid w:val="00645BA3"/>
    <w:rsid w:val="0064619D"/>
    <w:rsid w:val="0064619E"/>
    <w:rsid w:val="006461C2"/>
    <w:rsid w:val="006464F7"/>
    <w:rsid w:val="00646644"/>
    <w:rsid w:val="00646C4B"/>
    <w:rsid w:val="00646D32"/>
    <w:rsid w:val="00646ED1"/>
    <w:rsid w:val="00647191"/>
    <w:rsid w:val="006472A1"/>
    <w:rsid w:val="00647792"/>
    <w:rsid w:val="00647800"/>
    <w:rsid w:val="006478B9"/>
    <w:rsid w:val="00647AA4"/>
    <w:rsid w:val="00647BCB"/>
    <w:rsid w:val="00647C37"/>
    <w:rsid w:val="0065007C"/>
    <w:rsid w:val="006502F8"/>
    <w:rsid w:val="00650593"/>
    <w:rsid w:val="00650927"/>
    <w:rsid w:val="0065092A"/>
    <w:rsid w:val="00650B54"/>
    <w:rsid w:val="006518D8"/>
    <w:rsid w:val="00651DC3"/>
    <w:rsid w:val="006520EE"/>
    <w:rsid w:val="0065210D"/>
    <w:rsid w:val="006526BB"/>
    <w:rsid w:val="006528EA"/>
    <w:rsid w:val="006529C3"/>
    <w:rsid w:val="00652B5A"/>
    <w:rsid w:val="006531F5"/>
    <w:rsid w:val="00653476"/>
    <w:rsid w:val="00653617"/>
    <w:rsid w:val="006544E3"/>
    <w:rsid w:val="0065460F"/>
    <w:rsid w:val="00654A1C"/>
    <w:rsid w:val="00654AA6"/>
    <w:rsid w:val="00654E3A"/>
    <w:rsid w:val="00654FA8"/>
    <w:rsid w:val="00654FE5"/>
    <w:rsid w:val="006552F2"/>
    <w:rsid w:val="00655413"/>
    <w:rsid w:val="0065594B"/>
    <w:rsid w:val="00655ECE"/>
    <w:rsid w:val="00656585"/>
    <w:rsid w:val="006566E1"/>
    <w:rsid w:val="00656EB2"/>
    <w:rsid w:val="0065709C"/>
    <w:rsid w:val="006570D8"/>
    <w:rsid w:val="006574D8"/>
    <w:rsid w:val="00657CF2"/>
    <w:rsid w:val="00660159"/>
    <w:rsid w:val="006602D5"/>
    <w:rsid w:val="00660466"/>
    <w:rsid w:val="0066046F"/>
    <w:rsid w:val="00660802"/>
    <w:rsid w:val="006609DE"/>
    <w:rsid w:val="006613ED"/>
    <w:rsid w:val="0066201F"/>
    <w:rsid w:val="006623BD"/>
    <w:rsid w:val="00662807"/>
    <w:rsid w:val="006628B3"/>
    <w:rsid w:val="00662958"/>
    <w:rsid w:val="00662D2A"/>
    <w:rsid w:val="00662DBB"/>
    <w:rsid w:val="00662F52"/>
    <w:rsid w:val="0066301E"/>
    <w:rsid w:val="00663435"/>
    <w:rsid w:val="006638EE"/>
    <w:rsid w:val="00664095"/>
    <w:rsid w:val="00664204"/>
    <w:rsid w:val="00664515"/>
    <w:rsid w:val="00664D08"/>
    <w:rsid w:val="00664EBE"/>
    <w:rsid w:val="0066513B"/>
    <w:rsid w:val="006653FA"/>
    <w:rsid w:val="006661F3"/>
    <w:rsid w:val="00666217"/>
    <w:rsid w:val="00666267"/>
    <w:rsid w:val="0066650F"/>
    <w:rsid w:val="0066658F"/>
    <w:rsid w:val="00666691"/>
    <w:rsid w:val="00666A6B"/>
    <w:rsid w:val="00666AA5"/>
    <w:rsid w:val="00667453"/>
    <w:rsid w:val="006675C7"/>
    <w:rsid w:val="00667738"/>
    <w:rsid w:val="006678C7"/>
    <w:rsid w:val="006704D9"/>
    <w:rsid w:val="0067076A"/>
    <w:rsid w:val="006709FD"/>
    <w:rsid w:val="00670ADF"/>
    <w:rsid w:val="00670EDF"/>
    <w:rsid w:val="00670F6A"/>
    <w:rsid w:val="0067115C"/>
    <w:rsid w:val="00671237"/>
    <w:rsid w:val="00671402"/>
    <w:rsid w:val="00671553"/>
    <w:rsid w:val="00671ADC"/>
    <w:rsid w:val="00672050"/>
    <w:rsid w:val="0067206A"/>
    <w:rsid w:val="006724AC"/>
    <w:rsid w:val="0067261E"/>
    <w:rsid w:val="006726E3"/>
    <w:rsid w:val="00672808"/>
    <w:rsid w:val="00672A48"/>
    <w:rsid w:val="00672B20"/>
    <w:rsid w:val="00672CB8"/>
    <w:rsid w:val="00672DCF"/>
    <w:rsid w:val="00672FBF"/>
    <w:rsid w:val="006732ED"/>
    <w:rsid w:val="006733E7"/>
    <w:rsid w:val="006734C4"/>
    <w:rsid w:val="00673723"/>
    <w:rsid w:val="00673C6C"/>
    <w:rsid w:val="00673E43"/>
    <w:rsid w:val="00673EC8"/>
    <w:rsid w:val="00674066"/>
    <w:rsid w:val="006740BC"/>
    <w:rsid w:val="00674153"/>
    <w:rsid w:val="0067415E"/>
    <w:rsid w:val="0067428E"/>
    <w:rsid w:val="006743C8"/>
    <w:rsid w:val="006744DD"/>
    <w:rsid w:val="00674A7B"/>
    <w:rsid w:val="00674E5C"/>
    <w:rsid w:val="00674EF6"/>
    <w:rsid w:val="006754E0"/>
    <w:rsid w:val="0067568B"/>
    <w:rsid w:val="006758C0"/>
    <w:rsid w:val="0067593D"/>
    <w:rsid w:val="0067595A"/>
    <w:rsid w:val="00676CAB"/>
    <w:rsid w:val="00676D45"/>
    <w:rsid w:val="00676E6B"/>
    <w:rsid w:val="0067708A"/>
    <w:rsid w:val="00677D68"/>
    <w:rsid w:val="00677E99"/>
    <w:rsid w:val="00677F66"/>
    <w:rsid w:val="006800B1"/>
    <w:rsid w:val="00680796"/>
    <w:rsid w:val="006808D1"/>
    <w:rsid w:val="006809EB"/>
    <w:rsid w:val="00680C06"/>
    <w:rsid w:val="0068140D"/>
    <w:rsid w:val="00681EA5"/>
    <w:rsid w:val="00682050"/>
    <w:rsid w:val="00682293"/>
    <w:rsid w:val="006827B2"/>
    <w:rsid w:val="00682B8E"/>
    <w:rsid w:val="0068314F"/>
    <w:rsid w:val="0068380C"/>
    <w:rsid w:val="006839D6"/>
    <w:rsid w:val="00683BB4"/>
    <w:rsid w:val="00683F25"/>
    <w:rsid w:val="00684454"/>
    <w:rsid w:val="0068489B"/>
    <w:rsid w:val="006848C5"/>
    <w:rsid w:val="006849AB"/>
    <w:rsid w:val="00684A7D"/>
    <w:rsid w:val="00684B8D"/>
    <w:rsid w:val="00685101"/>
    <w:rsid w:val="00685125"/>
    <w:rsid w:val="006851CA"/>
    <w:rsid w:val="00685787"/>
    <w:rsid w:val="00685B49"/>
    <w:rsid w:val="0068616A"/>
    <w:rsid w:val="006864F3"/>
    <w:rsid w:val="0068701F"/>
    <w:rsid w:val="006872E8"/>
    <w:rsid w:val="00687700"/>
    <w:rsid w:val="0068771D"/>
    <w:rsid w:val="00687888"/>
    <w:rsid w:val="00687C12"/>
    <w:rsid w:val="00687CC7"/>
    <w:rsid w:val="0069017F"/>
    <w:rsid w:val="0069039A"/>
    <w:rsid w:val="00690765"/>
    <w:rsid w:val="00690805"/>
    <w:rsid w:val="006908F4"/>
    <w:rsid w:val="00690910"/>
    <w:rsid w:val="00690A4C"/>
    <w:rsid w:val="006913D1"/>
    <w:rsid w:val="006917B5"/>
    <w:rsid w:val="00691B1D"/>
    <w:rsid w:val="00691E0A"/>
    <w:rsid w:val="00692246"/>
    <w:rsid w:val="00692588"/>
    <w:rsid w:val="00692A54"/>
    <w:rsid w:val="00692F9F"/>
    <w:rsid w:val="00693078"/>
    <w:rsid w:val="00693372"/>
    <w:rsid w:val="0069365F"/>
    <w:rsid w:val="00693676"/>
    <w:rsid w:val="00693875"/>
    <w:rsid w:val="0069387F"/>
    <w:rsid w:val="00693A9A"/>
    <w:rsid w:val="00693D72"/>
    <w:rsid w:val="0069421D"/>
    <w:rsid w:val="00694397"/>
    <w:rsid w:val="006943E7"/>
    <w:rsid w:val="006949BB"/>
    <w:rsid w:val="00694A92"/>
    <w:rsid w:val="00695041"/>
    <w:rsid w:val="00695A54"/>
    <w:rsid w:val="00695B71"/>
    <w:rsid w:val="006960E0"/>
    <w:rsid w:val="006965C5"/>
    <w:rsid w:val="0069677C"/>
    <w:rsid w:val="00696B19"/>
    <w:rsid w:val="00696D0D"/>
    <w:rsid w:val="00696D41"/>
    <w:rsid w:val="00696E42"/>
    <w:rsid w:val="00697207"/>
    <w:rsid w:val="0069740B"/>
    <w:rsid w:val="0069769C"/>
    <w:rsid w:val="0069782E"/>
    <w:rsid w:val="00697855"/>
    <w:rsid w:val="00697A79"/>
    <w:rsid w:val="006A01DF"/>
    <w:rsid w:val="006A02FD"/>
    <w:rsid w:val="006A03B2"/>
    <w:rsid w:val="006A0C89"/>
    <w:rsid w:val="006A12EA"/>
    <w:rsid w:val="006A134F"/>
    <w:rsid w:val="006A1F69"/>
    <w:rsid w:val="006A28E3"/>
    <w:rsid w:val="006A2DDD"/>
    <w:rsid w:val="006A332A"/>
    <w:rsid w:val="006A35BA"/>
    <w:rsid w:val="006A38A6"/>
    <w:rsid w:val="006A41A3"/>
    <w:rsid w:val="006A429F"/>
    <w:rsid w:val="006A432C"/>
    <w:rsid w:val="006A4476"/>
    <w:rsid w:val="006A46E4"/>
    <w:rsid w:val="006A4C5C"/>
    <w:rsid w:val="006A4E57"/>
    <w:rsid w:val="006A4EFB"/>
    <w:rsid w:val="006A5488"/>
    <w:rsid w:val="006A552D"/>
    <w:rsid w:val="006A5672"/>
    <w:rsid w:val="006A56B6"/>
    <w:rsid w:val="006A577F"/>
    <w:rsid w:val="006A5B1A"/>
    <w:rsid w:val="006A5C41"/>
    <w:rsid w:val="006A661C"/>
    <w:rsid w:val="006A6637"/>
    <w:rsid w:val="006A6821"/>
    <w:rsid w:val="006A6AC4"/>
    <w:rsid w:val="006A6D85"/>
    <w:rsid w:val="006A6DDC"/>
    <w:rsid w:val="006A6F0A"/>
    <w:rsid w:val="006A7472"/>
    <w:rsid w:val="006A76CD"/>
    <w:rsid w:val="006A793C"/>
    <w:rsid w:val="006A7ABB"/>
    <w:rsid w:val="006A7C1E"/>
    <w:rsid w:val="006A7C30"/>
    <w:rsid w:val="006A7DBD"/>
    <w:rsid w:val="006A7F81"/>
    <w:rsid w:val="006A7FD4"/>
    <w:rsid w:val="006B019B"/>
    <w:rsid w:val="006B0787"/>
    <w:rsid w:val="006B09F4"/>
    <w:rsid w:val="006B0B40"/>
    <w:rsid w:val="006B0BF2"/>
    <w:rsid w:val="006B14BA"/>
    <w:rsid w:val="006B1751"/>
    <w:rsid w:val="006B1C47"/>
    <w:rsid w:val="006B232F"/>
    <w:rsid w:val="006B2736"/>
    <w:rsid w:val="006B28B4"/>
    <w:rsid w:val="006B2CC2"/>
    <w:rsid w:val="006B2CFB"/>
    <w:rsid w:val="006B2E27"/>
    <w:rsid w:val="006B4546"/>
    <w:rsid w:val="006B47E4"/>
    <w:rsid w:val="006B484A"/>
    <w:rsid w:val="006B48FB"/>
    <w:rsid w:val="006B4BD9"/>
    <w:rsid w:val="006B4E9D"/>
    <w:rsid w:val="006B4F15"/>
    <w:rsid w:val="006B501C"/>
    <w:rsid w:val="006B5720"/>
    <w:rsid w:val="006B579B"/>
    <w:rsid w:val="006B5CED"/>
    <w:rsid w:val="006B5F46"/>
    <w:rsid w:val="006B628D"/>
    <w:rsid w:val="006B6295"/>
    <w:rsid w:val="006B6299"/>
    <w:rsid w:val="006B642D"/>
    <w:rsid w:val="006B67CB"/>
    <w:rsid w:val="006B67DD"/>
    <w:rsid w:val="006B6E1E"/>
    <w:rsid w:val="006B72BD"/>
    <w:rsid w:val="006B739B"/>
    <w:rsid w:val="006B7A7C"/>
    <w:rsid w:val="006B7CE7"/>
    <w:rsid w:val="006B7DD3"/>
    <w:rsid w:val="006B7F6C"/>
    <w:rsid w:val="006C048C"/>
    <w:rsid w:val="006C0647"/>
    <w:rsid w:val="006C07B7"/>
    <w:rsid w:val="006C085D"/>
    <w:rsid w:val="006C0EFA"/>
    <w:rsid w:val="006C13BD"/>
    <w:rsid w:val="006C1477"/>
    <w:rsid w:val="006C1836"/>
    <w:rsid w:val="006C1A40"/>
    <w:rsid w:val="006C1AEC"/>
    <w:rsid w:val="006C1D6D"/>
    <w:rsid w:val="006C2035"/>
    <w:rsid w:val="006C209F"/>
    <w:rsid w:val="006C2363"/>
    <w:rsid w:val="006C27F0"/>
    <w:rsid w:val="006C2969"/>
    <w:rsid w:val="006C2BBF"/>
    <w:rsid w:val="006C2C21"/>
    <w:rsid w:val="006C2EB2"/>
    <w:rsid w:val="006C377F"/>
    <w:rsid w:val="006C3AD3"/>
    <w:rsid w:val="006C3B95"/>
    <w:rsid w:val="006C4098"/>
    <w:rsid w:val="006C41A7"/>
    <w:rsid w:val="006C4BD4"/>
    <w:rsid w:val="006C4DEB"/>
    <w:rsid w:val="006C4EDD"/>
    <w:rsid w:val="006C505D"/>
    <w:rsid w:val="006C54A0"/>
    <w:rsid w:val="006C587F"/>
    <w:rsid w:val="006C5967"/>
    <w:rsid w:val="006C5982"/>
    <w:rsid w:val="006C5C6B"/>
    <w:rsid w:val="006C5CEF"/>
    <w:rsid w:val="006C5DAA"/>
    <w:rsid w:val="006C60A2"/>
    <w:rsid w:val="006C60E3"/>
    <w:rsid w:val="006C625C"/>
    <w:rsid w:val="006C6A77"/>
    <w:rsid w:val="006C6BC5"/>
    <w:rsid w:val="006C6D9C"/>
    <w:rsid w:val="006C6F0B"/>
    <w:rsid w:val="006C7400"/>
    <w:rsid w:val="006C7556"/>
    <w:rsid w:val="006C7679"/>
    <w:rsid w:val="006C7EC2"/>
    <w:rsid w:val="006C7FD8"/>
    <w:rsid w:val="006D001A"/>
    <w:rsid w:val="006D02AB"/>
    <w:rsid w:val="006D0673"/>
    <w:rsid w:val="006D0976"/>
    <w:rsid w:val="006D0DE0"/>
    <w:rsid w:val="006D0E41"/>
    <w:rsid w:val="006D161E"/>
    <w:rsid w:val="006D1664"/>
    <w:rsid w:val="006D186C"/>
    <w:rsid w:val="006D1BF1"/>
    <w:rsid w:val="006D1CE0"/>
    <w:rsid w:val="006D1D90"/>
    <w:rsid w:val="006D261B"/>
    <w:rsid w:val="006D263B"/>
    <w:rsid w:val="006D2743"/>
    <w:rsid w:val="006D3527"/>
    <w:rsid w:val="006D36D1"/>
    <w:rsid w:val="006D398C"/>
    <w:rsid w:val="006D3A56"/>
    <w:rsid w:val="006D4020"/>
    <w:rsid w:val="006D47E8"/>
    <w:rsid w:val="006D4826"/>
    <w:rsid w:val="006D4A81"/>
    <w:rsid w:val="006D4ECF"/>
    <w:rsid w:val="006D4FB8"/>
    <w:rsid w:val="006D50D9"/>
    <w:rsid w:val="006D511B"/>
    <w:rsid w:val="006D536B"/>
    <w:rsid w:val="006D571C"/>
    <w:rsid w:val="006D5919"/>
    <w:rsid w:val="006D5C0A"/>
    <w:rsid w:val="006D5CC2"/>
    <w:rsid w:val="006D5ECE"/>
    <w:rsid w:val="006D63FB"/>
    <w:rsid w:val="006D643B"/>
    <w:rsid w:val="006D64C2"/>
    <w:rsid w:val="006D6896"/>
    <w:rsid w:val="006D6911"/>
    <w:rsid w:val="006D69BD"/>
    <w:rsid w:val="006D7114"/>
    <w:rsid w:val="006D718B"/>
    <w:rsid w:val="006D72F0"/>
    <w:rsid w:val="006D75BB"/>
    <w:rsid w:val="006D76A7"/>
    <w:rsid w:val="006D7B00"/>
    <w:rsid w:val="006E0032"/>
    <w:rsid w:val="006E0878"/>
    <w:rsid w:val="006E09A0"/>
    <w:rsid w:val="006E1209"/>
    <w:rsid w:val="006E13B5"/>
    <w:rsid w:val="006E2C62"/>
    <w:rsid w:val="006E3482"/>
    <w:rsid w:val="006E34BE"/>
    <w:rsid w:val="006E364C"/>
    <w:rsid w:val="006E3814"/>
    <w:rsid w:val="006E3D63"/>
    <w:rsid w:val="006E3D8D"/>
    <w:rsid w:val="006E4447"/>
    <w:rsid w:val="006E47CF"/>
    <w:rsid w:val="006E4D7E"/>
    <w:rsid w:val="006E5296"/>
    <w:rsid w:val="006E5552"/>
    <w:rsid w:val="006E5781"/>
    <w:rsid w:val="006E5917"/>
    <w:rsid w:val="006E6756"/>
    <w:rsid w:val="006E6CE6"/>
    <w:rsid w:val="006E70D7"/>
    <w:rsid w:val="006E7A53"/>
    <w:rsid w:val="006E7B3B"/>
    <w:rsid w:val="006F041C"/>
    <w:rsid w:val="006F0980"/>
    <w:rsid w:val="006F0CE8"/>
    <w:rsid w:val="006F1025"/>
    <w:rsid w:val="006F106D"/>
    <w:rsid w:val="006F10A6"/>
    <w:rsid w:val="006F1695"/>
    <w:rsid w:val="006F1770"/>
    <w:rsid w:val="006F18F6"/>
    <w:rsid w:val="006F19A6"/>
    <w:rsid w:val="006F1D52"/>
    <w:rsid w:val="006F1D60"/>
    <w:rsid w:val="006F1E8D"/>
    <w:rsid w:val="006F21AC"/>
    <w:rsid w:val="006F22DC"/>
    <w:rsid w:val="006F2957"/>
    <w:rsid w:val="006F2AD7"/>
    <w:rsid w:val="006F2B6F"/>
    <w:rsid w:val="006F2C94"/>
    <w:rsid w:val="006F36A4"/>
    <w:rsid w:val="006F3813"/>
    <w:rsid w:val="006F409C"/>
    <w:rsid w:val="006F4152"/>
    <w:rsid w:val="006F41AF"/>
    <w:rsid w:val="006F4408"/>
    <w:rsid w:val="006F4D75"/>
    <w:rsid w:val="006F4E21"/>
    <w:rsid w:val="006F4FFF"/>
    <w:rsid w:val="006F5566"/>
    <w:rsid w:val="006F5E88"/>
    <w:rsid w:val="006F626C"/>
    <w:rsid w:val="006F6F41"/>
    <w:rsid w:val="006F734C"/>
    <w:rsid w:val="006F78F8"/>
    <w:rsid w:val="006F7C91"/>
    <w:rsid w:val="006F7F5F"/>
    <w:rsid w:val="0070043B"/>
    <w:rsid w:val="00700B9B"/>
    <w:rsid w:val="00700C16"/>
    <w:rsid w:val="00700C81"/>
    <w:rsid w:val="00700FD1"/>
    <w:rsid w:val="00701372"/>
    <w:rsid w:val="007013C8"/>
    <w:rsid w:val="00701455"/>
    <w:rsid w:val="007017E6"/>
    <w:rsid w:val="0070185E"/>
    <w:rsid w:val="007019F4"/>
    <w:rsid w:val="00701B7A"/>
    <w:rsid w:val="00701DE6"/>
    <w:rsid w:val="007026BD"/>
    <w:rsid w:val="00702C61"/>
    <w:rsid w:val="00702DF4"/>
    <w:rsid w:val="00702E15"/>
    <w:rsid w:val="007038FC"/>
    <w:rsid w:val="00703983"/>
    <w:rsid w:val="007041D7"/>
    <w:rsid w:val="007052BB"/>
    <w:rsid w:val="00705A3B"/>
    <w:rsid w:val="00705B34"/>
    <w:rsid w:val="00705DA6"/>
    <w:rsid w:val="0070653D"/>
    <w:rsid w:val="00706CE5"/>
    <w:rsid w:val="0070767D"/>
    <w:rsid w:val="00707DB1"/>
    <w:rsid w:val="007107E1"/>
    <w:rsid w:val="00710B88"/>
    <w:rsid w:val="00710ED1"/>
    <w:rsid w:val="00711018"/>
    <w:rsid w:val="0071213E"/>
    <w:rsid w:val="00712701"/>
    <w:rsid w:val="0071290C"/>
    <w:rsid w:val="00712BB1"/>
    <w:rsid w:val="00712C64"/>
    <w:rsid w:val="00712D96"/>
    <w:rsid w:val="00712E2A"/>
    <w:rsid w:val="00712E9F"/>
    <w:rsid w:val="00713641"/>
    <w:rsid w:val="007139ED"/>
    <w:rsid w:val="00713A99"/>
    <w:rsid w:val="00713ECA"/>
    <w:rsid w:val="00713EE2"/>
    <w:rsid w:val="00714362"/>
    <w:rsid w:val="00714656"/>
    <w:rsid w:val="00714670"/>
    <w:rsid w:val="00715440"/>
    <w:rsid w:val="007157C8"/>
    <w:rsid w:val="00715AC5"/>
    <w:rsid w:val="00715B3E"/>
    <w:rsid w:val="00715B54"/>
    <w:rsid w:val="00715CF8"/>
    <w:rsid w:val="00716008"/>
    <w:rsid w:val="00717503"/>
    <w:rsid w:val="007175F5"/>
    <w:rsid w:val="0071782B"/>
    <w:rsid w:val="00717CC8"/>
    <w:rsid w:val="007204AF"/>
    <w:rsid w:val="00720505"/>
    <w:rsid w:val="00720601"/>
    <w:rsid w:val="00720645"/>
    <w:rsid w:val="00720875"/>
    <w:rsid w:val="00721336"/>
    <w:rsid w:val="00721357"/>
    <w:rsid w:val="0072137B"/>
    <w:rsid w:val="00721727"/>
    <w:rsid w:val="00721773"/>
    <w:rsid w:val="0072183B"/>
    <w:rsid w:val="00721A08"/>
    <w:rsid w:val="00721D21"/>
    <w:rsid w:val="00721D4B"/>
    <w:rsid w:val="00722797"/>
    <w:rsid w:val="00722879"/>
    <w:rsid w:val="00722D84"/>
    <w:rsid w:val="00722FBF"/>
    <w:rsid w:val="00723110"/>
    <w:rsid w:val="007231ED"/>
    <w:rsid w:val="00723291"/>
    <w:rsid w:val="00723302"/>
    <w:rsid w:val="00723530"/>
    <w:rsid w:val="0072358E"/>
    <w:rsid w:val="00723729"/>
    <w:rsid w:val="00723CF4"/>
    <w:rsid w:val="007240DA"/>
    <w:rsid w:val="0072458F"/>
    <w:rsid w:val="00724E30"/>
    <w:rsid w:val="00724F64"/>
    <w:rsid w:val="007257F6"/>
    <w:rsid w:val="00725CA8"/>
    <w:rsid w:val="0072602F"/>
    <w:rsid w:val="00726200"/>
    <w:rsid w:val="0072641E"/>
    <w:rsid w:val="00726639"/>
    <w:rsid w:val="007267E0"/>
    <w:rsid w:val="00726B55"/>
    <w:rsid w:val="00726B9E"/>
    <w:rsid w:val="00726BF4"/>
    <w:rsid w:val="00726EE7"/>
    <w:rsid w:val="007271D6"/>
    <w:rsid w:val="00727458"/>
    <w:rsid w:val="0072786E"/>
    <w:rsid w:val="00727ABE"/>
    <w:rsid w:val="00727C24"/>
    <w:rsid w:val="007303B5"/>
    <w:rsid w:val="00730858"/>
    <w:rsid w:val="007309F9"/>
    <w:rsid w:val="00730AD1"/>
    <w:rsid w:val="00730CC5"/>
    <w:rsid w:val="00730DF2"/>
    <w:rsid w:val="00730F28"/>
    <w:rsid w:val="00730F6D"/>
    <w:rsid w:val="00730FE6"/>
    <w:rsid w:val="007317E9"/>
    <w:rsid w:val="00731841"/>
    <w:rsid w:val="00731DCF"/>
    <w:rsid w:val="00731E03"/>
    <w:rsid w:val="007322C5"/>
    <w:rsid w:val="0073254B"/>
    <w:rsid w:val="00732A90"/>
    <w:rsid w:val="00733236"/>
    <w:rsid w:val="00733EF2"/>
    <w:rsid w:val="00734007"/>
    <w:rsid w:val="00734170"/>
    <w:rsid w:val="00734225"/>
    <w:rsid w:val="00734768"/>
    <w:rsid w:val="007347EF"/>
    <w:rsid w:val="007348C7"/>
    <w:rsid w:val="007348F9"/>
    <w:rsid w:val="00734AEC"/>
    <w:rsid w:val="00734D3A"/>
    <w:rsid w:val="0073598E"/>
    <w:rsid w:val="007359C0"/>
    <w:rsid w:val="00735C79"/>
    <w:rsid w:val="00735D17"/>
    <w:rsid w:val="00735F20"/>
    <w:rsid w:val="00736BB3"/>
    <w:rsid w:val="0073745B"/>
    <w:rsid w:val="00737829"/>
    <w:rsid w:val="00737B43"/>
    <w:rsid w:val="00737D30"/>
    <w:rsid w:val="00737E1D"/>
    <w:rsid w:val="007405D2"/>
    <w:rsid w:val="00740AA1"/>
    <w:rsid w:val="00740E54"/>
    <w:rsid w:val="007413E5"/>
    <w:rsid w:val="0074168B"/>
    <w:rsid w:val="007417F4"/>
    <w:rsid w:val="00741AA4"/>
    <w:rsid w:val="00741B27"/>
    <w:rsid w:val="00741C59"/>
    <w:rsid w:val="00741CE9"/>
    <w:rsid w:val="00741F1E"/>
    <w:rsid w:val="00741FAB"/>
    <w:rsid w:val="00741FBB"/>
    <w:rsid w:val="007420A7"/>
    <w:rsid w:val="007423D2"/>
    <w:rsid w:val="007424B2"/>
    <w:rsid w:val="00742579"/>
    <w:rsid w:val="00742590"/>
    <w:rsid w:val="00742592"/>
    <w:rsid w:val="007429D3"/>
    <w:rsid w:val="00742BB0"/>
    <w:rsid w:val="00742E48"/>
    <w:rsid w:val="00742E9C"/>
    <w:rsid w:val="00743126"/>
    <w:rsid w:val="0074317F"/>
    <w:rsid w:val="007435AA"/>
    <w:rsid w:val="007447A0"/>
    <w:rsid w:val="007448EE"/>
    <w:rsid w:val="0074554B"/>
    <w:rsid w:val="00745685"/>
    <w:rsid w:val="0074569E"/>
    <w:rsid w:val="007457EE"/>
    <w:rsid w:val="00745A69"/>
    <w:rsid w:val="00746147"/>
    <w:rsid w:val="00746267"/>
    <w:rsid w:val="007466FC"/>
    <w:rsid w:val="00746D50"/>
    <w:rsid w:val="00747227"/>
    <w:rsid w:val="00747292"/>
    <w:rsid w:val="007473B9"/>
    <w:rsid w:val="007475CB"/>
    <w:rsid w:val="007475EA"/>
    <w:rsid w:val="007476EA"/>
    <w:rsid w:val="00747927"/>
    <w:rsid w:val="00747A33"/>
    <w:rsid w:val="00747A7E"/>
    <w:rsid w:val="00747C81"/>
    <w:rsid w:val="0075068D"/>
    <w:rsid w:val="00750F87"/>
    <w:rsid w:val="00750FFA"/>
    <w:rsid w:val="007512B6"/>
    <w:rsid w:val="007513A2"/>
    <w:rsid w:val="00751702"/>
    <w:rsid w:val="00751BAE"/>
    <w:rsid w:val="007535BF"/>
    <w:rsid w:val="00753E04"/>
    <w:rsid w:val="00753F94"/>
    <w:rsid w:val="007541FC"/>
    <w:rsid w:val="0075445D"/>
    <w:rsid w:val="007545D0"/>
    <w:rsid w:val="007549D7"/>
    <w:rsid w:val="00754E52"/>
    <w:rsid w:val="00754E68"/>
    <w:rsid w:val="00754FCB"/>
    <w:rsid w:val="00755266"/>
    <w:rsid w:val="00755448"/>
    <w:rsid w:val="00755686"/>
    <w:rsid w:val="0075584B"/>
    <w:rsid w:val="00755F4C"/>
    <w:rsid w:val="00756218"/>
    <w:rsid w:val="00756D22"/>
    <w:rsid w:val="007571BF"/>
    <w:rsid w:val="00757340"/>
    <w:rsid w:val="00757432"/>
    <w:rsid w:val="00757517"/>
    <w:rsid w:val="00757959"/>
    <w:rsid w:val="0076062A"/>
    <w:rsid w:val="007606EE"/>
    <w:rsid w:val="00760B28"/>
    <w:rsid w:val="00760BEF"/>
    <w:rsid w:val="00760F51"/>
    <w:rsid w:val="00761186"/>
    <w:rsid w:val="00761285"/>
    <w:rsid w:val="00761A7A"/>
    <w:rsid w:val="00761DF5"/>
    <w:rsid w:val="0076238D"/>
    <w:rsid w:val="00762543"/>
    <w:rsid w:val="0076292E"/>
    <w:rsid w:val="00762D52"/>
    <w:rsid w:val="0076352B"/>
    <w:rsid w:val="00763AEA"/>
    <w:rsid w:val="00763F22"/>
    <w:rsid w:val="00764A7B"/>
    <w:rsid w:val="00764E09"/>
    <w:rsid w:val="00764E4F"/>
    <w:rsid w:val="00765395"/>
    <w:rsid w:val="007658F9"/>
    <w:rsid w:val="007659B2"/>
    <w:rsid w:val="00765E69"/>
    <w:rsid w:val="007661D4"/>
    <w:rsid w:val="00766231"/>
    <w:rsid w:val="00767146"/>
    <w:rsid w:val="0076760F"/>
    <w:rsid w:val="0076768F"/>
    <w:rsid w:val="00767B74"/>
    <w:rsid w:val="00767E79"/>
    <w:rsid w:val="00767F30"/>
    <w:rsid w:val="00767FA9"/>
    <w:rsid w:val="00770166"/>
    <w:rsid w:val="00770380"/>
    <w:rsid w:val="00770474"/>
    <w:rsid w:val="00770535"/>
    <w:rsid w:val="007705BE"/>
    <w:rsid w:val="00770A94"/>
    <w:rsid w:val="00770C04"/>
    <w:rsid w:val="00770D20"/>
    <w:rsid w:val="00770F9D"/>
    <w:rsid w:val="00771550"/>
    <w:rsid w:val="007715B8"/>
    <w:rsid w:val="00771629"/>
    <w:rsid w:val="00771685"/>
    <w:rsid w:val="00771A07"/>
    <w:rsid w:val="00771D8B"/>
    <w:rsid w:val="0077206A"/>
    <w:rsid w:val="007721F9"/>
    <w:rsid w:val="007722F6"/>
    <w:rsid w:val="007727E0"/>
    <w:rsid w:val="00773042"/>
    <w:rsid w:val="00773256"/>
    <w:rsid w:val="00773309"/>
    <w:rsid w:val="00773F39"/>
    <w:rsid w:val="00773F81"/>
    <w:rsid w:val="00774167"/>
    <w:rsid w:val="0077435E"/>
    <w:rsid w:val="00774599"/>
    <w:rsid w:val="0077470D"/>
    <w:rsid w:val="0077490A"/>
    <w:rsid w:val="00774B09"/>
    <w:rsid w:val="00774CB8"/>
    <w:rsid w:val="00775A46"/>
    <w:rsid w:val="00775BC7"/>
    <w:rsid w:val="00775E17"/>
    <w:rsid w:val="00775FDF"/>
    <w:rsid w:val="00776407"/>
    <w:rsid w:val="00776A23"/>
    <w:rsid w:val="00776BAB"/>
    <w:rsid w:val="00776D5B"/>
    <w:rsid w:val="007771EC"/>
    <w:rsid w:val="007773D1"/>
    <w:rsid w:val="00777465"/>
    <w:rsid w:val="00777EB3"/>
    <w:rsid w:val="0078059D"/>
    <w:rsid w:val="0078094E"/>
    <w:rsid w:val="00780DF3"/>
    <w:rsid w:val="00780F06"/>
    <w:rsid w:val="00780FF9"/>
    <w:rsid w:val="0078133A"/>
    <w:rsid w:val="00781982"/>
    <w:rsid w:val="00781AE6"/>
    <w:rsid w:val="00781B48"/>
    <w:rsid w:val="00782275"/>
    <w:rsid w:val="007825DC"/>
    <w:rsid w:val="007825FD"/>
    <w:rsid w:val="0078291C"/>
    <w:rsid w:val="00782CD7"/>
    <w:rsid w:val="007831CE"/>
    <w:rsid w:val="007835F6"/>
    <w:rsid w:val="00784089"/>
    <w:rsid w:val="007840B9"/>
    <w:rsid w:val="00784179"/>
    <w:rsid w:val="007841BA"/>
    <w:rsid w:val="0078491B"/>
    <w:rsid w:val="007849F1"/>
    <w:rsid w:val="00784C56"/>
    <w:rsid w:val="007851CC"/>
    <w:rsid w:val="007852D4"/>
    <w:rsid w:val="007858D3"/>
    <w:rsid w:val="00785A56"/>
    <w:rsid w:val="00785C3B"/>
    <w:rsid w:val="00785E25"/>
    <w:rsid w:val="007860A8"/>
    <w:rsid w:val="0078657E"/>
    <w:rsid w:val="00787081"/>
    <w:rsid w:val="007873C6"/>
    <w:rsid w:val="007874F6"/>
    <w:rsid w:val="007876C7"/>
    <w:rsid w:val="007876ED"/>
    <w:rsid w:val="0078774A"/>
    <w:rsid w:val="0078784B"/>
    <w:rsid w:val="007878F3"/>
    <w:rsid w:val="00787A6E"/>
    <w:rsid w:val="00787EC2"/>
    <w:rsid w:val="0079033F"/>
    <w:rsid w:val="00790558"/>
    <w:rsid w:val="0079074A"/>
    <w:rsid w:val="007908E6"/>
    <w:rsid w:val="00790928"/>
    <w:rsid w:val="007910CA"/>
    <w:rsid w:val="007910E2"/>
    <w:rsid w:val="007911B9"/>
    <w:rsid w:val="00791492"/>
    <w:rsid w:val="00791741"/>
    <w:rsid w:val="0079185B"/>
    <w:rsid w:val="00791B41"/>
    <w:rsid w:val="00791D2B"/>
    <w:rsid w:val="0079321F"/>
    <w:rsid w:val="007934E9"/>
    <w:rsid w:val="0079390A"/>
    <w:rsid w:val="00793B44"/>
    <w:rsid w:val="00793B92"/>
    <w:rsid w:val="00793C63"/>
    <w:rsid w:val="007941BB"/>
    <w:rsid w:val="00794CDD"/>
    <w:rsid w:val="00794DD5"/>
    <w:rsid w:val="00795406"/>
    <w:rsid w:val="0079572D"/>
    <w:rsid w:val="007959C7"/>
    <w:rsid w:val="00795B5F"/>
    <w:rsid w:val="00795D55"/>
    <w:rsid w:val="00795D95"/>
    <w:rsid w:val="00795ED3"/>
    <w:rsid w:val="00795F8C"/>
    <w:rsid w:val="007960D9"/>
    <w:rsid w:val="007964C8"/>
    <w:rsid w:val="00796DEA"/>
    <w:rsid w:val="00796EA1"/>
    <w:rsid w:val="00797261"/>
    <w:rsid w:val="00797906"/>
    <w:rsid w:val="00797FCB"/>
    <w:rsid w:val="007A038B"/>
    <w:rsid w:val="007A03B2"/>
    <w:rsid w:val="007A0571"/>
    <w:rsid w:val="007A0AC0"/>
    <w:rsid w:val="007A0B43"/>
    <w:rsid w:val="007A1027"/>
    <w:rsid w:val="007A15D4"/>
    <w:rsid w:val="007A1688"/>
    <w:rsid w:val="007A16A3"/>
    <w:rsid w:val="007A189F"/>
    <w:rsid w:val="007A19F3"/>
    <w:rsid w:val="007A204E"/>
    <w:rsid w:val="007A2284"/>
    <w:rsid w:val="007A308C"/>
    <w:rsid w:val="007A3417"/>
    <w:rsid w:val="007A356D"/>
    <w:rsid w:val="007A3FEF"/>
    <w:rsid w:val="007A4A5C"/>
    <w:rsid w:val="007A4D00"/>
    <w:rsid w:val="007A52E7"/>
    <w:rsid w:val="007A5BAC"/>
    <w:rsid w:val="007A5EAF"/>
    <w:rsid w:val="007A6249"/>
    <w:rsid w:val="007A681A"/>
    <w:rsid w:val="007A6E83"/>
    <w:rsid w:val="007A7072"/>
    <w:rsid w:val="007A762A"/>
    <w:rsid w:val="007A7658"/>
    <w:rsid w:val="007A7FFB"/>
    <w:rsid w:val="007B0144"/>
    <w:rsid w:val="007B05B4"/>
    <w:rsid w:val="007B0EB8"/>
    <w:rsid w:val="007B14C6"/>
    <w:rsid w:val="007B1577"/>
    <w:rsid w:val="007B171E"/>
    <w:rsid w:val="007B193E"/>
    <w:rsid w:val="007B1A7D"/>
    <w:rsid w:val="007B209C"/>
    <w:rsid w:val="007B20A5"/>
    <w:rsid w:val="007B2362"/>
    <w:rsid w:val="007B2438"/>
    <w:rsid w:val="007B2C5D"/>
    <w:rsid w:val="007B32D5"/>
    <w:rsid w:val="007B3710"/>
    <w:rsid w:val="007B438B"/>
    <w:rsid w:val="007B46C1"/>
    <w:rsid w:val="007B47C6"/>
    <w:rsid w:val="007B47CF"/>
    <w:rsid w:val="007B4BC5"/>
    <w:rsid w:val="007B4C47"/>
    <w:rsid w:val="007B4FF6"/>
    <w:rsid w:val="007B5CEC"/>
    <w:rsid w:val="007B6C01"/>
    <w:rsid w:val="007B7246"/>
    <w:rsid w:val="007B73CE"/>
    <w:rsid w:val="007B773B"/>
    <w:rsid w:val="007C0588"/>
    <w:rsid w:val="007C05A0"/>
    <w:rsid w:val="007C0AB0"/>
    <w:rsid w:val="007C0FA2"/>
    <w:rsid w:val="007C1605"/>
    <w:rsid w:val="007C1753"/>
    <w:rsid w:val="007C18B7"/>
    <w:rsid w:val="007C1C66"/>
    <w:rsid w:val="007C1E27"/>
    <w:rsid w:val="007C25D2"/>
    <w:rsid w:val="007C295E"/>
    <w:rsid w:val="007C2F96"/>
    <w:rsid w:val="007C314A"/>
    <w:rsid w:val="007C320F"/>
    <w:rsid w:val="007C3823"/>
    <w:rsid w:val="007C3843"/>
    <w:rsid w:val="007C3BBC"/>
    <w:rsid w:val="007C4360"/>
    <w:rsid w:val="007C47DD"/>
    <w:rsid w:val="007C5A8E"/>
    <w:rsid w:val="007C5A9B"/>
    <w:rsid w:val="007C6107"/>
    <w:rsid w:val="007C6DB7"/>
    <w:rsid w:val="007C716D"/>
    <w:rsid w:val="007C7544"/>
    <w:rsid w:val="007C757F"/>
    <w:rsid w:val="007C77C8"/>
    <w:rsid w:val="007C7C87"/>
    <w:rsid w:val="007C7CB0"/>
    <w:rsid w:val="007C7DD2"/>
    <w:rsid w:val="007C7F05"/>
    <w:rsid w:val="007D035C"/>
    <w:rsid w:val="007D06CF"/>
    <w:rsid w:val="007D0831"/>
    <w:rsid w:val="007D0D2B"/>
    <w:rsid w:val="007D0FA9"/>
    <w:rsid w:val="007D0FD6"/>
    <w:rsid w:val="007D17F1"/>
    <w:rsid w:val="007D1A68"/>
    <w:rsid w:val="007D1EC5"/>
    <w:rsid w:val="007D227F"/>
    <w:rsid w:val="007D2422"/>
    <w:rsid w:val="007D25C2"/>
    <w:rsid w:val="007D25F7"/>
    <w:rsid w:val="007D2606"/>
    <w:rsid w:val="007D2DEB"/>
    <w:rsid w:val="007D2E28"/>
    <w:rsid w:val="007D32E1"/>
    <w:rsid w:val="007D3926"/>
    <w:rsid w:val="007D3A4A"/>
    <w:rsid w:val="007D3B41"/>
    <w:rsid w:val="007D3DC0"/>
    <w:rsid w:val="007D3F33"/>
    <w:rsid w:val="007D4294"/>
    <w:rsid w:val="007D4703"/>
    <w:rsid w:val="007D49B5"/>
    <w:rsid w:val="007D4A61"/>
    <w:rsid w:val="007D4D9A"/>
    <w:rsid w:val="007D4EBB"/>
    <w:rsid w:val="007D5E38"/>
    <w:rsid w:val="007D5FB3"/>
    <w:rsid w:val="007D61B3"/>
    <w:rsid w:val="007D629B"/>
    <w:rsid w:val="007D639D"/>
    <w:rsid w:val="007D6550"/>
    <w:rsid w:val="007D68B5"/>
    <w:rsid w:val="007D6D5F"/>
    <w:rsid w:val="007D7125"/>
    <w:rsid w:val="007D73C0"/>
    <w:rsid w:val="007D75F8"/>
    <w:rsid w:val="007D763A"/>
    <w:rsid w:val="007D7BFC"/>
    <w:rsid w:val="007D7CF9"/>
    <w:rsid w:val="007D7D74"/>
    <w:rsid w:val="007D7F75"/>
    <w:rsid w:val="007E0137"/>
    <w:rsid w:val="007E021E"/>
    <w:rsid w:val="007E0484"/>
    <w:rsid w:val="007E0598"/>
    <w:rsid w:val="007E060F"/>
    <w:rsid w:val="007E0700"/>
    <w:rsid w:val="007E074D"/>
    <w:rsid w:val="007E0C07"/>
    <w:rsid w:val="007E0FBF"/>
    <w:rsid w:val="007E1A0E"/>
    <w:rsid w:val="007E1A91"/>
    <w:rsid w:val="007E265F"/>
    <w:rsid w:val="007E2745"/>
    <w:rsid w:val="007E28D3"/>
    <w:rsid w:val="007E295F"/>
    <w:rsid w:val="007E2C30"/>
    <w:rsid w:val="007E2CD1"/>
    <w:rsid w:val="007E2D65"/>
    <w:rsid w:val="007E30E3"/>
    <w:rsid w:val="007E3843"/>
    <w:rsid w:val="007E3AE4"/>
    <w:rsid w:val="007E3ED6"/>
    <w:rsid w:val="007E3F7B"/>
    <w:rsid w:val="007E44BB"/>
    <w:rsid w:val="007E4504"/>
    <w:rsid w:val="007E4756"/>
    <w:rsid w:val="007E4938"/>
    <w:rsid w:val="007E4D52"/>
    <w:rsid w:val="007E4FEA"/>
    <w:rsid w:val="007E51E3"/>
    <w:rsid w:val="007E524C"/>
    <w:rsid w:val="007E56E4"/>
    <w:rsid w:val="007E57B4"/>
    <w:rsid w:val="007E594C"/>
    <w:rsid w:val="007E6BA1"/>
    <w:rsid w:val="007E7526"/>
    <w:rsid w:val="007E7544"/>
    <w:rsid w:val="007E7B1C"/>
    <w:rsid w:val="007E7B1D"/>
    <w:rsid w:val="007F023B"/>
    <w:rsid w:val="007F0D61"/>
    <w:rsid w:val="007F0E58"/>
    <w:rsid w:val="007F0FE6"/>
    <w:rsid w:val="007F1041"/>
    <w:rsid w:val="007F10BB"/>
    <w:rsid w:val="007F110B"/>
    <w:rsid w:val="007F11B7"/>
    <w:rsid w:val="007F141A"/>
    <w:rsid w:val="007F1684"/>
    <w:rsid w:val="007F1AC3"/>
    <w:rsid w:val="007F1FCF"/>
    <w:rsid w:val="007F23C8"/>
    <w:rsid w:val="007F26F0"/>
    <w:rsid w:val="007F284A"/>
    <w:rsid w:val="007F2AFC"/>
    <w:rsid w:val="007F3206"/>
    <w:rsid w:val="007F3283"/>
    <w:rsid w:val="007F3969"/>
    <w:rsid w:val="007F3F5E"/>
    <w:rsid w:val="007F4091"/>
    <w:rsid w:val="007F4818"/>
    <w:rsid w:val="007F5190"/>
    <w:rsid w:val="007F56BC"/>
    <w:rsid w:val="007F5747"/>
    <w:rsid w:val="007F5D94"/>
    <w:rsid w:val="007F5FAE"/>
    <w:rsid w:val="007F601C"/>
    <w:rsid w:val="007F606D"/>
    <w:rsid w:val="007F69A0"/>
    <w:rsid w:val="007F6C67"/>
    <w:rsid w:val="007F6FED"/>
    <w:rsid w:val="007F72C6"/>
    <w:rsid w:val="007F7597"/>
    <w:rsid w:val="007F7726"/>
    <w:rsid w:val="007F782C"/>
    <w:rsid w:val="007F7B0A"/>
    <w:rsid w:val="008000A9"/>
    <w:rsid w:val="00800308"/>
    <w:rsid w:val="00800465"/>
    <w:rsid w:val="008008A6"/>
    <w:rsid w:val="00800A3D"/>
    <w:rsid w:val="00800C9B"/>
    <w:rsid w:val="00800E6B"/>
    <w:rsid w:val="00800F15"/>
    <w:rsid w:val="00801234"/>
    <w:rsid w:val="008018DE"/>
    <w:rsid w:val="00801938"/>
    <w:rsid w:val="0080199D"/>
    <w:rsid w:val="00802115"/>
    <w:rsid w:val="008022BA"/>
    <w:rsid w:val="00802D28"/>
    <w:rsid w:val="00802DA4"/>
    <w:rsid w:val="00803021"/>
    <w:rsid w:val="00803126"/>
    <w:rsid w:val="0080357F"/>
    <w:rsid w:val="00803845"/>
    <w:rsid w:val="00803925"/>
    <w:rsid w:val="00803A52"/>
    <w:rsid w:val="00803C00"/>
    <w:rsid w:val="0080432E"/>
    <w:rsid w:val="008045EB"/>
    <w:rsid w:val="00804684"/>
    <w:rsid w:val="0080528C"/>
    <w:rsid w:val="00805883"/>
    <w:rsid w:val="00805A3F"/>
    <w:rsid w:val="00805DBC"/>
    <w:rsid w:val="00805DC7"/>
    <w:rsid w:val="0080600D"/>
    <w:rsid w:val="008061C4"/>
    <w:rsid w:val="0080663F"/>
    <w:rsid w:val="0080679B"/>
    <w:rsid w:val="0080694D"/>
    <w:rsid w:val="008069EB"/>
    <w:rsid w:val="00806A4F"/>
    <w:rsid w:val="00806AF5"/>
    <w:rsid w:val="00806B8C"/>
    <w:rsid w:val="00807330"/>
    <w:rsid w:val="00807586"/>
    <w:rsid w:val="008075AD"/>
    <w:rsid w:val="00807B29"/>
    <w:rsid w:val="00807E2A"/>
    <w:rsid w:val="00810901"/>
    <w:rsid w:val="00811C1C"/>
    <w:rsid w:val="00811CEE"/>
    <w:rsid w:val="008124E8"/>
    <w:rsid w:val="00812C13"/>
    <w:rsid w:val="00812C72"/>
    <w:rsid w:val="00812E50"/>
    <w:rsid w:val="008132C6"/>
    <w:rsid w:val="0081358C"/>
    <w:rsid w:val="0081390E"/>
    <w:rsid w:val="00813B92"/>
    <w:rsid w:val="00813BAA"/>
    <w:rsid w:val="00814822"/>
    <w:rsid w:val="008149CD"/>
    <w:rsid w:val="00814A2D"/>
    <w:rsid w:val="00814B21"/>
    <w:rsid w:val="00814C28"/>
    <w:rsid w:val="00814CB9"/>
    <w:rsid w:val="00814F07"/>
    <w:rsid w:val="008150AC"/>
    <w:rsid w:val="00815369"/>
    <w:rsid w:val="0081606C"/>
    <w:rsid w:val="008160E3"/>
    <w:rsid w:val="008167F9"/>
    <w:rsid w:val="00816AB1"/>
    <w:rsid w:val="00816DEE"/>
    <w:rsid w:val="00816FF3"/>
    <w:rsid w:val="0081734A"/>
    <w:rsid w:val="00817449"/>
    <w:rsid w:val="00817537"/>
    <w:rsid w:val="00817FDE"/>
    <w:rsid w:val="008203B5"/>
    <w:rsid w:val="008205E2"/>
    <w:rsid w:val="008209D8"/>
    <w:rsid w:val="00820E01"/>
    <w:rsid w:val="00820E24"/>
    <w:rsid w:val="00820F87"/>
    <w:rsid w:val="00820F98"/>
    <w:rsid w:val="00821448"/>
    <w:rsid w:val="00821620"/>
    <w:rsid w:val="00821B32"/>
    <w:rsid w:val="00821D23"/>
    <w:rsid w:val="00821FAF"/>
    <w:rsid w:val="00821FC7"/>
    <w:rsid w:val="008220AF"/>
    <w:rsid w:val="0082237C"/>
    <w:rsid w:val="008224A8"/>
    <w:rsid w:val="00822B93"/>
    <w:rsid w:val="008233A5"/>
    <w:rsid w:val="0082365B"/>
    <w:rsid w:val="008236E4"/>
    <w:rsid w:val="0082374C"/>
    <w:rsid w:val="008239BB"/>
    <w:rsid w:val="00823B79"/>
    <w:rsid w:val="00823C33"/>
    <w:rsid w:val="00823E86"/>
    <w:rsid w:val="008246DC"/>
    <w:rsid w:val="008247DF"/>
    <w:rsid w:val="008248A4"/>
    <w:rsid w:val="00824B7F"/>
    <w:rsid w:val="00824B9C"/>
    <w:rsid w:val="008250B2"/>
    <w:rsid w:val="00825309"/>
    <w:rsid w:val="008254AD"/>
    <w:rsid w:val="0082557B"/>
    <w:rsid w:val="00825B37"/>
    <w:rsid w:val="00825D85"/>
    <w:rsid w:val="00825DD7"/>
    <w:rsid w:val="00826225"/>
    <w:rsid w:val="00826A68"/>
    <w:rsid w:val="00826CC2"/>
    <w:rsid w:val="0082746E"/>
    <w:rsid w:val="00827BBD"/>
    <w:rsid w:val="00827D1B"/>
    <w:rsid w:val="00830403"/>
    <w:rsid w:val="0083077C"/>
    <w:rsid w:val="00830BD5"/>
    <w:rsid w:val="00830C7F"/>
    <w:rsid w:val="00830D46"/>
    <w:rsid w:val="00831231"/>
    <w:rsid w:val="008315B4"/>
    <w:rsid w:val="008315C9"/>
    <w:rsid w:val="0083178C"/>
    <w:rsid w:val="008325B0"/>
    <w:rsid w:val="00832742"/>
    <w:rsid w:val="00832796"/>
    <w:rsid w:val="00832992"/>
    <w:rsid w:val="00832BB0"/>
    <w:rsid w:val="00833691"/>
    <w:rsid w:val="0083369E"/>
    <w:rsid w:val="00833775"/>
    <w:rsid w:val="00833E1F"/>
    <w:rsid w:val="00833E52"/>
    <w:rsid w:val="00833F62"/>
    <w:rsid w:val="00834838"/>
    <w:rsid w:val="0083490D"/>
    <w:rsid w:val="00834EA8"/>
    <w:rsid w:val="00834F89"/>
    <w:rsid w:val="0083519C"/>
    <w:rsid w:val="0083528C"/>
    <w:rsid w:val="0083580E"/>
    <w:rsid w:val="00835D40"/>
    <w:rsid w:val="00836040"/>
    <w:rsid w:val="008368EA"/>
    <w:rsid w:val="00836BFE"/>
    <w:rsid w:val="00836D1C"/>
    <w:rsid w:val="00837059"/>
    <w:rsid w:val="00837DA9"/>
    <w:rsid w:val="00837E2F"/>
    <w:rsid w:val="00837F2C"/>
    <w:rsid w:val="008400D1"/>
    <w:rsid w:val="00840366"/>
    <w:rsid w:val="0084048D"/>
    <w:rsid w:val="008407BB"/>
    <w:rsid w:val="00840B38"/>
    <w:rsid w:val="00840BA5"/>
    <w:rsid w:val="00840F72"/>
    <w:rsid w:val="00841468"/>
    <w:rsid w:val="00841675"/>
    <w:rsid w:val="0084168A"/>
    <w:rsid w:val="00841E47"/>
    <w:rsid w:val="008421FA"/>
    <w:rsid w:val="00842286"/>
    <w:rsid w:val="008422DA"/>
    <w:rsid w:val="0084251C"/>
    <w:rsid w:val="00842C50"/>
    <w:rsid w:val="0084344D"/>
    <w:rsid w:val="008436E7"/>
    <w:rsid w:val="0084373D"/>
    <w:rsid w:val="00843A56"/>
    <w:rsid w:val="008441D9"/>
    <w:rsid w:val="008442BB"/>
    <w:rsid w:val="00844367"/>
    <w:rsid w:val="008444A1"/>
    <w:rsid w:val="00844FE1"/>
    <w:rsid w:val="00845096"/>
    <w:rsid w:val="00845153"/>
    <w:rsid w:val="008451C7"/>
    <w:rsid w:val="0084557F"/>
    <w:rsid w:val="00845967"/>
    <w:rsid w:val="00845A6A"/>
    <w:rsid w:val="00845AFF"/>
    <w:rsid w:val="00845DAB"/>
    <w:rsid w:val="008460FB"/>
    <w:rsid w:val="00846197"/>
    <w:rsid w:val="0084624D"/>
    <w:rsid w:val="00846361"/>
    <w:rsid w:val="008463EE"/>
    <w:rsid w:val="00846D18"/>
    <w:rsid w:val="0084705C"/>
    <w:rsid w:val="008471E8"/>
    <w:rsid w:val="0084726C"/>
    <w:rsid w:val="00847458"/>
    <w:rsid w:val="008476A1"/>
    <w:rsid w:val="00847C23"/>
    <w:rsid w:val="00847C56"/>
    <w:rsid w:val="00847F5F"/>
    <w:rsid w:val="00850276"/>
    <w:rsid w:val="00850368"/>
    <w:rsid w:val="008503CC"/>
    <w:rsid w:val="008504B5"/>
    <w:rsid w:val="00850E44"/>
    <w:rsid w:val="00850E8C"/>
    <w:rsid w:val="008518E6"/>
    <w:rsid w:val="00851984"/>
    <w:rsid w:val="00851DD9"/>
    <w:rsid w:val="008522D7"/>
    <w:rsid w:val="0085262A"/>
    <w:rsid w:val="00852D61"/>
    <w:rsid w:val="00852DE0"/>
    <w:rsid w:val="00853124"/>
    <w:rsid w:val="008533AB"/>
    <w:rsid w:val="00853A97"/>
    <w:rsid w:val="00853AA3"/>
    <w:rsid w:val="00853BB0"/>
    <w:rsid w:val="00853ECA"/>
    <w:rsid w:val="00853EFA"/>
    <w:rsid w:val="008548D0"/>
    <w:rsid w:val="00854C55"/>
    <w:rsid w:val="008556A6"/>
    <w:rsid w:val="0085575B"/>
    <w:rsid w:val="00855ED0"/>
    <w:rsid w:val="00856059"/>
    <w:rsid w:val="0085613B"/>
    <w:rsid w:val="0085658D"/>
    <w:rsid w:val="008568EC"/>
    <w:rsid w:val="00856ECB"/>
    <w:rsid w:val="00856F47"/>
    <w:rsid w:val="0085708B"/>
    <w:rsid w:val="008576CD"/>
    <w:rsid w:val="00857C27"/>
    <w:rsid w:val="00857CF1"/>
    <w:rsid w:val="00857F78"/>
    <w:rsid w:val="0086055F"/>
    <w:rsid w:val="00860E1A"/>
    <w:rsid w:val="00861194"/>
    <w:rsid w:val="00861482"/>
    <w:rsid w:val="00861612"/>
    <w:rsid w:val="008619D1"/>
    <w:rsid w:val="00861AE8"/>
    <w:rsid w:val="00861E15"/>
    <w:rsid w:val="00862061"/>
    <w:rsid w:val="00862486"/>
    <w:rsid w:val="00862B70"/>
    <w:rsid w:val="00862DE8"/>
    <w:rsid w:val="00862E65"/>
    <w:rsid w:val="008630A4"/>
    <w:rsid w:val="008630CE"/>
    <w:rsid w:val="0086311A"/>
    <w:rsid w:val="008632F6"/>
    <w:rsid w:val="0086336D"/>
    <w:rsid w:val="0086365E"/>
    <w:rsid w:val="008639E1"/>
    <w:rsid w:val="00863DEF"/>
    <w:rsid w:val="00863EFF"/>
    <w:rsid w:val="00863F16"/>
    <w:rsid w:val="00864C51"/>
    <w:rsid w:val="00864E59"/>
    <w:rsid w:val="008656BE"/>
    <w:rsid w:val="00865CE9"/>
    <w:rsid w:val="008661D4"/>
    <w:rsid w:val="00866256"/>
    <w:rsid w:val="00866498"/>
    <w:rsid w:val="00866CDD"/>
    <w:rsid w:val="00867B1E"/>
    <w:rsid w:val="00870075"/>
    <w:rsid w:val="008703C0"/>
    <w:rsid w:val="008704AB"/>
    <w:rsid w:val="00870833"/>
    <w:rsid w:val="00870A3C"/>
    <w:rsid w:val="00870F04"/>
    <w:rsid w:val="00870FD3"/>
    <w:rsid w:val="008710E6"/>
    <w:rsid w:val="008713AA"/>
    <w:rsid w:val="0087160F"/>
    <w:rsid w:val="00871747"/>
    <w:rsid w:val="008717F7"/>
    <w:rsid w:val="00871A78"/>
    <w:rsid w:val="00871BE0"/>
    <w:rsid w:val="00871CA7"/>
    <w:rsid w:val="00871D20"/>
    <w:rsid w:val="0087218F"/>
    <w:rsid w:val="00872274"/>
    <w:rsid w:val="00872524"/>
    <w:rsid w:val="008727D3"/>
    <w:rsid w:val="0087310D"/>
    <w:rsid w:val="00873510"/>
    <w:rsid w:val="008739B2"/>
    <w:rsid w:val="0087421B"/>
    <w:rsid w:val="00874616"/>
    <w:rsid w:val="00874754"/>
    <w:rsid w:val="00874D48"/>
    <w:rsid w:val="00874DAB"/>
    <w:rsid w:val="00874E18"/>
    <w:rsid w:val="00874ECA"/>
    <w:rsid w:val="00874F35"/>
    <w:rsid w:val="00875719"/>
    <w:rsid w:val="0087595D"/>
    <w:rsid w:val="00875AA6"/>
    <w:rsid w:val="00876058"/>
    <w:rsid w:val="00876476"/>
    <w:rsid w:val="00876477"/>
    <w:rsid w:val="00876538"/>
    <w:rsid w:val="008765F7"/>
    <w:rsid w:val="0087693D"/>
    <w:rsid w:val="00876D0B"/>
    <w:rsid w:val="00876EC4"/>
    <w:rsid w:val="008775B9"/>
    <w:rsid w:val="008800EE"/>
    <w:rsid w:val="0088034C"/>
    <w:rsid w:val="0088034D"/>
    <w:rsid w:val="00880887"/>
    <w:rsid w:val="008808DD"/>
    <w:rsid w:val="00880A21"/>
    <w:rsid w:val="00880DCC"/>
    <w:rsid w:val="00881207"/>
    <w:rsid w:val="00881604"/>
    <w:rsid w:val="0088196B"/>
    <w:rsid w:val="00881B3C"/>
    <w:rsid w:val="00881C05"/>
    <w:rsid w:val="008821F5"/>
    <w:rsid w:val="00882255"/>
    <w:rsid w:val="00882785"/>
    <w:rsid w:val="00882DD9"/>
    <w:rsid w:val="00882EC8"/>
    <w:rsid w:val="00882F16"/>
    <w:rsid w:val="00883538"/>
    <w:rsid w:val="0088361F"/>
    <w:rsid w:val="00883DE8"/>
    <w:rsid w:val="00883F6E"/>
    <w:rsid w:val="0088452E"/>
    <w:rsid w:val="00884671"/>
    <w:rsid w:val="00884BAC"/>
    <w:rsid w:val="00884F9C"/>
    <w:rsid w:val="008850FB"/>
    <w:rsid w:val="008855D9"/>
    <w:rsid w:val="00885915"/>
    <w:rsid w:val="00885EB1"/>
    <w:rsid w:val="00886566"/>
    <w:rsid w:val="008865BE"/>
    <w:rsid w:val="00886CE7"/>
    <w:rsid w:val="00887FEC"/>
    <w:rsid w:val="00890447"/>
    <w:rsid w:val="00890489"/>
    <w:rsid w:val="00890697"/>
    <w:rsid w:val="00890E49"/>
    <w:rsid w:val="00890E76"/>
    <w:rsid w:val="00890EC0"/>
    <w:rsid w:val="00890ECE"/>
    <w:rsid w:val="00890EEE"/>
    <w:rsid w:val="00891009"/>
    <w:rsid w:val="00891178"/>
    <w:rsid w:val="00891375"/>
    <w:rsid w:val="00891605"/>
    <w:rsid w:val="00891610"/>
    <w:rsid w:val="008916B2"/>
    <w:rsid w:val="008918BD"/>
    <w:rsid w:val="00891C87"/>
    <w:rsid w:val="00891D2D"/>
    <w:rsid w:val="00892139"/>
    <w:rsid w:val="0089254F"/>
    <w:rsid w:val="00892693"/>
    <w:rsid w:val="00892A01"/>
    <w:rsid w:val="00892A35"/>
    <w:rsid w:val="008938DF"/>
    <w:rsid w:val="00894035"/>
    <w:rsid w:val="008945C3"/>
    <w:rsid w:val="00895009"/>
    <w:rsid w:val="008951C1"/>
    <w:rsid w:val="008952A0"/>
    <w:rsid w:val="00895D8E"/>
    <w:rsid w:val="00895FCE"/>
    <w:rsid w:val="008960D6"/>
    <w:rsid w:val="008961FE"/>
    <w:rsid w:val="0089636E"/>
    <w:rsid w:val="00896956"/>
    <w:rsid w:val="00896A40"/>
    <w:rsid w:val="00896C1E"/>
    <w:rsid w:val="00896D52"/>
    <w:rsid w:val="00897272"/>
    <w:rsid w:val="00897305"/>
    <w:rsid w:val="00897533"/>
    <w:rsid w:val="00897DFD"/>
    <w:rsid w:val="008A03F6"/>
    <w:rsid w:val="008A054E"/>
    <w:rsid w:val="008A09B2"/>
    <w:rsid w:val="008A0A09"/>
    <w:rsid w:val="008A0A82"/>
    <w:rsid w:val="008A0E98"/>
    <w:rsid w:val="008A1061"/>
    <w:rsid w:val="008A16B5"/>
    <w:rsid w:val="008A1EF5"/>
    <w:rsid w:val="008A2191"/>
    <w:rsid w:val="008A21A9"/>
    <w:rsid w:val="008A2238"/>
    <w:rsid w:val="008A24EA"/>
    <w:rsid w:val="008A24F4"/>
    <w:rsid w:val="008A25D8"/>
    <w:rsid w:val="008A28E4"/>
    <w:rsid w:val="008A2AC4"/>
    <w:rsid w:val="008A2BD4"/>
    <w:rsid w:val="008A2CC0"/>
    <w:rsid w:val="008A2D41"/>
    <w:rsid w:val="008A322B"/>
    <w:rsid w:val="008A3912"/>
    <w:rsid w:val="008A3B8E"/>
    <w:rsid w:val="008A3DE7"/>
    <w:rsid w:val="008A3F1A"/>
    <w:rsid w:val="008A412F"/>
    <w:rsid w:val="008A4387"/>
    <w:rsid w:val="008A5AEE"/>
    <w:rsid w:val="008A5E1A"/>
    <w:rsid w:val="008A60BE"/>
    <w:rsid w:val="008A6137"/>
    <w:rsid w:val="008A628C"/>
    <w:rsid w:val="008A64E9"/>
    <w:rsid w:val="008A68C4"/>
    <w:rsid w:val="008A6C76"/>
    <w:rsid w:val="008A7096"/>
    <w:rsid w:val="008A70DC"/>
    <w:rsid w:val="008A7189"/>
    <w:rsid w:val="008A74DB"/>
    <w:rsid w:val="008A7675"/>
    <w:rsid w:val="008A776D"/>
    <w:rsid w:val="008A78D3"/>
    <w:rsid w:val="008A7902"/>
    <w:rsid w:val="008A7A58"/>
    <w:rsid w:val="008A7CCE"/>
    <w:rsid w:val="008B069E"/>
    <w:rsid w:val="008B0AE7"/>
    <w:rsid w:val="008B0B15"/>
    <w:rsid w:val="008B0FED"/>
    <w:rsid w:val="008B1318"/>
    <w:rsid w:val="008B1457"/>
    <w:rsid w:val="008B19C8"/>
    <w:rsid w:val="008B1F7F"/>
    <w:rsid w:val="008B208E"/>
    <w:rsid w:val="008B24D0"/>
    <w:rsid w:val="008B2550"/>
    <w:rsid w:val="008B2A7D"/>
    <w:rsid w:val="008B2D8E"/>
    <w:rsid w:val="008B30D5"/>
    <w:rsid w:val="008B37DE"/>
    <w:rsid w:val="008B3935"/>
    <w:rsid w:val="008B41C3"/>
    <w:rsid w:val="008B4A34"/>
    <w:rsid w:val="008B4A5F"/>
    <w:rsid w:val="008B4E8D"/>
    <w:rsid w:val="008B643C"/>
    <w:rsid w:val="008B65AC"/>
    <w:rsid w:val="008B69BA"/>
    <w:rsid w:val="008B6B60"/>
    <w:rsid w:val="008B6F56"/>
    <w:rsid w:val="008B6FB7"/>
    <w:rsid w:val="008B71EF"/>
    <w:rsid w:val="008B741A"/>
    <w:rsid w:val="008B7610"/>
    <w:rsid w:val="008B7D9E"/>
    <w:rsid w:val="008B7DCA"/>
    <w:rsid w:val="008B7E93"/>
    <w:rsid w:val="008B7F4E"/>
    <w:rsid w:val="008C0CD7"/>
    <w:rsid w:val="008C0E11"/>
    <w:rsid w:val="008C115C"/>
    <w:rsid w:val="008C15E1"/>
    <w:rsid w:val="008C19AC"/>
    <w:rsid w:val="008C1B69"/>
    <w:rsid w:val="008C1CA7"/>
    <w:rsid w:val="008C1EB7"/>
    <w:rsid w:val="008C1FCE"/>
    <w:rsid w:val="008C2079"/>
    <w:rsid w:val="008C2165"/>
    <w:rsid w:val="008C245D"/>
    <w:rsid w:val="008C25DA"/>
    <w:rsid w:val="008C2854"/>
    <w:rsid w:val="008C28AD"/>
    <w:rsid w:val="008C2AA2"/>
    <w:rsid w:val="008C2F96"/>
    <w:rsid w:val="008C3249"/>
    <w:rsid w:val="008C34EF"/>
    <w:rsid w:val="008C37C0"/>
    <w:rsid w:val="008C3A16"/>
    <w:rsid w:val="008C4105"/>
    <w:rsid w:val="008C423F"/>
    <w:rsid w:val="008C436A"/>
    <w:rsid w:val="008C459A"/>
    <w:rsid w:val="008C46DE"/>
    <w:rsid w:val="008C4AB6"/>
    <w:rsid w:val="008C51B4"/>
    <w:rsid w:val="008C53A6"/>
    <w:rsid w:val="008C596F"/>
    <w:rsid w:val="008C5A45"/>
    <w:rsid w:val="008C5DEA"/>
    <w:rsid w:val="008C6180"/>
    <w:rsid w:val="008C66AA"/>
    <w:rsid w:val="008C6A0C"/>
    <w:rsid w:val="008C72A5"/>
    <w:rsid w:val="008C75D7"/>
    <w:rsid w:val="008C77E8"/>
    <w:rsid w:val="008C78B9"/>
    <w:rsid w:val="008C7AB1"/>
    <w:rsid w:val="008D0488"/>
    <w:rsid w:val="008D05F8"/>
    <w:rsid w:val="008D074C"/>
    <w:rsid w:val="008D093E"/>
    <w:rsid w:val="008D097D"/>
    <w:rsid w:val="008D0F3B"/>
    <w:rsid w:val="008D1213"/>
    <w:rsid w:val="008D141A"/>
    <w:rsid w:val="008D1434"/>
    <w:rsid w:val="008D1480"/>
    <w:rsid w:val="008D1748"/>
    <w:rsid w:val="008D1847"/>
    <w:rsid w:val="008D1AA5"/>
    <w:rsid w:val="008D1C80"/>
    <w:rsid w:val="008D1D8B"/>
    <w:rsid w:val="008D1DB0"/>
    <w:rsid w:val="008D1EC3"/>
    <w:rsid w:val="008D2054"/>
    <w:rsid w:val="008D20A7"/>
    <w:rsid w:val="008D237F"/>
    <w:rsid w:val="008D24BD"/>
    <w:rsid w:val="008D2511"/>
    <w:rsid w:val="008D25F6"/>
    <w:rsid w:val="008D2ACF"/>
    <w:rsid w:val="008D2E41"/>
    <w:rsid w:val="008D2E66"/>
    <w:rsid w:val="008D3681"/>
    <w:rsid w:val="008D3B58"/>
    <w:rsid w:val="008D3B61"/>
    <w:rsid w:val="008D3BCB"/>
    <w:rsid w:val="008D3E27"/>
    <w:rsid w:val="008D3F68"/>
    <w:rsid w:val="008D48BD"/>
    <w:rsid w:val="008D52D3"/>
    <w:rsid w:val="008D53D7"/>
    <w:rsid w:val="008D54DF"/>
    <w:rsid w:val="008D5871"/>
    <w:rsid w:val="008D5C32"/>
    <w:rsid w:val="008D6261"/>
    <w:rsid w:val="008D652C"/>
    <w:rsid w:val="008D668E"/>
    <w:rsid w:val="008D6CA0"/>
    <w:rsid w:val="008D6F33"/>
    <w:rsid w:val="008D7001"/>
    <w:rsid w:val="008D7108"/>
    <w:rsid w:val="008D7818"/>
    <w:rsid w:val="008D7875"/>
    <w:rsid w:val="008D794D"/>
    <w:rsid w:val="008D7B4C"/>
    <w:rsid w:val="008D7D08"/>
    <w:rsid w:val="008E02E4"/>
    <w:rsid w:val="008E03DB"/>
    <w:rsid w:val="008E07AB"/>
    <w:rsid w:val="008E0D7F"/>
    <w:rsid w:val="008E0D87"/>
    <w:rsid w:val="008E0F66"/>
    <w:rsid w:val="008E1142"/>
    <w:rsid w:val="008E1BBE"/>
    <w:rsid w:val="008E28A2"/>
    <w:rsid w:val="008E2A7A"/>
    <w:rsid w:val="008E2FE4"/>
    <w:rsid w:val="008E3453"/>
    <w:rsid w:val="008E36C6"/>
    <w:rsid w:val="008E37BD"/>
    <w:rsid w:val="008E3BFF"/>
    <w:rsid w:val="008E3C29"/>
    <w:rsid w:val="008E3CCF"/>
    <w:rsid w:val="008E411D"/>
    <w:rsid w:val="008E47E1"/>
    <w:rsid w:val="008E4925"/>
    <w:rsid w:val="008E4AF3"/>
    <w:rsid w:val="008E4FE1"/>
    <w:rsid w:val="008E5115"/>
    <w:rsid w:val="008E51C0"/>
    <w:rsid w:val="008E53D5"/>
    <w:rsid w:val="008E5D4E"/>
    <w:rsid w:val="008E616A"/>
    <w:rsid w:val="008E652F"/>
    <w:rsid w:val="008E660D"/>
    <w:rsid w:val="008E6A64"/>
    <w:rsid w:val="008E6A72"/>
    <w:rsid w:val="008E75ED"/>
    <w:rsid w:val="008E76AF"/>
    <w:rsid w:val="008E7910"/>
    <w:rsid w:val="008E7A0E"/>
    <w:rsid w:val="008F0361"/>
    <w:rsid w:val="008F0682"/>
    <w:rsid w:val="008F092B"/>
    <w:rsid w:val="008F0C6F"/>
    <w:rsid w:val="008F0DDD"/>
    <w:rsid w:val="008F0EA8"/>
    <w:rsid w:val="008F1019"/>
    <w:rsid w:val="008F131C"/>
    <w:rsid w:val="008F169D"/>
    <w:rsid w:val="008F1B52"/>
    <w:rsid w:val="008F1F08"/>
    <w:rsid w:val="008F22A2"/>
    <w:rsid w:val="008F26DD"/>
    <w:rsid w:val="008F2B5F"/>
    <w:rsid w:val="008F3080"/>
    <w:rsid w:val="008F30ED"/>
    <w:rsid w:val="008F316E"/>
    <w:rsid w:val="008F3446"/>
    <w:rsid w:val="008F3E67"/>
    <w:rsid w:val="008F456B"/>
    <w:rsid w:val="008F46F1"/>
    <w:rsid w:val="008F478D"/>
    <w:rsid w:val="008F4B93"/>
    <w:rsid w:val="008F4E81"/>
    <w:rsid w:val="008F50F6"/>
    <w:rsid w:val="008F50FA"/>
    <w:rsid w:val="008F5A52"/>
    <w:rsid w:val="008F5D31"/>
    <w:rsid w:val="008F6AA0"/>
    <w:rsid w:val="008F6BD1"/>
    <w:rsid w:val="008F7389"/>
    <w:rsid w:val="008F780A"/>
    <w:rsid w:val="008F7970"/>
    <w:rsid w:val="008F7A2D"/>
    <w:rsid w:val="0090016B"/>
    <w:rsid w:val="00900221"/>
    <w:rsid w:val="0090034D"/>
    <w:rsid w:val="009003AD"/>
    <w:rsid w:val="00900ADA"/>
    <w:rsid w:val="00900F81"/>
    <w:rsid w:val="00901264"/>
    <w:rsid w:val="00901D2D"/>
    <w:rsid w:val="00901DDB"/>
    <w:rsid w:val="00902177"/>
    <w:rsid w:val="0090259B"/>
    <w:rsid w:val="00902C40"/>
    <w:rsid w:val="00902F27"/>
    <w:rsid w:val="0090366D"/>
    <w:rsid w:val="00903776"/>
    <w:rsid w:val="00903F77"/>
    <w:rsid w:val="00904246"/>
    <w:rsid w:val="009042AC"/>
    <w:rsid w:val="00904594"/>
    <w:rsid w:val="00904EF6"/>
    <w:rsid w:val="00904F01"/>
    <w:rsid w:val="00905A20"/>
    <w:rsid w:val="00905AB8"/>
    <w:rsid w:val="00905C42"/>
    <w:rsid w:val="00905CA8"/>
    <w:rsid w:val="009068FB"/>
    <w:rsid w:val="009069C5"/>
    <w:rsid w:val="00906CC9"/>
    <w:rsid w:val="00906E3A"/>
    <w:rsid w:val="00906E3C"/>
    <w:rsid w:val="009071BE"/>
    <w:rsid w:val="0090739B"/>
    <w:rsid w:val="009073AF"/>
    <w:rsid w:val="00907412"/>
    <w:rsid w:val="009079E9"/>
    <w:rsid w:val="00907BE2"/>
    <w:rsid w:val="00910C64"/>
    <w:rsid w:val="0091174F"/>
    <w:rsid w:val="009117AC"/>
    <w:rsid w:val="009121A5"/>
    <w:rsid w:val="00912318"/>
    <w:rsid w:val="00912976"/>
    <w:rsid w:val="0091374D"/>
    <w:rsid w:val="00913956"/>
    <w:rsid w:val="00914007"/>
    <w:rsid w:val="00914864"/>
    <w:rsid w:val="009148C3"/>
    <w:rsid w:val="00914909"/>
    <w:rsid w:val="00914FAF"/>
    <w:rsid w:val="009154C5"/>
    <w:rsid w:val="009158F1"/>
    <w:rsid w:val="00915D99"/>
    <w:rsid w:val="00915F85"/>
    <w:rsid w:val="009165F8"/>
    <w:rsid w:val="00916EEE"/>
    <w:rsid w:val="009173A0"/>
    <w:rsid w:val="0091750E"/>
    <w:rsid w:val="0091774B"/>
    <w:rsid w:val="00917C12"/>
    <w:rsid w:val="00917EAB"/>
    <w:rsid w:val="0092021B"/>
    <w:rsid w:val="00920374"/>
    <w:rsid w:val="009205B5"/>
    <w:rsid w:val="00920715"/>
    <w:rsid w:val="00920A85"/>
    <w:rsid w:val="009211C7"/>
    <w:rsid w:val="009218F4"/>
    <w:rsid w:val="00921B5C"/>
    <w:rsid w:val="00921C4B"/>
    <w:rsid w:val="00921F6F"/>
    <w:rsid w:val="00921FF8"/>
    <w:rsid w:val="00922298"/>
    <w:rsid w:val="00922336"/>
    <w:rsid w:val="00922985"/>
    <w:rsid w:val="00922CA7"/>
    <w:rsid w:val="00922F7A"/>
    <w:rsid w:val="00923873"/>
    <w:rsid w:val="00923DC0"/>
    <w:rsid w:val="009248D1"/>
    <w:rsid w:val="00924A6A"/>
    <w:rsid w:val="00924D24"/>
    <w:rsid w:val="00924E5E"/>
    <w:rsid w:val="009251C2"/>
    <w:rsid w:val="00925639"/>
    <w:rsid w:val="0092575A"/>
    <w:rsid w:val="00925DEA"/>
    <w:rsid w:val="00926590"/>
    <w:rsid w:val="00926799"/>
    <w:rsid w:val="00926A3D"/>
    <w:rsid w:val="00926DE3"/>
    <w:rsid w:val="00926E0B"/>
    <w:rsid w:val="00926EA8"/>
    <w:rsid w:val="009272E5"/>
    <w:rsid w:val="0092738C"/>
    <w:rsid w:val="009278A9"/>
    <w:rsid w:val="00927981"/>
    <w:rsid w:val="00927F75"/>
    <w:rsid w:val="0093012D"/>
    <w:rsid w:val="009301AF"/>
    <w:rsid w:val="0093020A"/>
    <w:rsid w:val="0093025D"/>
    <w:rsid w:val="009303AF"/>
    <w:rsid w:val="009305FA"/>
    <w:rsid w:val="00930996"/>
    <w:rsid w:val="00930DD8"/>
    <w:rsid w:val="0093120D"/>
    <w:rsid w:val="009316FD"/>
    <w:rsid w:val="0093172A"/>
    <w:rsid w:val="009318E6"/>
    <w:rsid w:val="00931A91"/>
    <w:rsid w:val="00931F31"/>
    <w:rsid w:val="00932516"/>
    <w:rsid w:val="0093272D"/>
    <w:rsid w:val="00932F34"/>
    <w:rsid w:val="009330B0"/>
    <w:rsid w:val="0093317E"/>
    <w:rsid w:val="00933A3A"/>
    <w:rsid w:val="00933E02"/>
    <w:rsid w:val="00933FD5"/>
    <w:rsid w:val="00934A0B"/>
    <w:rsid w:val="00934BA9"/>
    <w:rsid w:val="00934C97"/>
    <w:rsid w:val="0093520B"/>
    <w:rsid w:val="0093542B"/>
    <w:rsid w:val="00935F00"/>
    <w:rsid w:val="00936039"/>
    <w:rsid w:val="0093617F"/>
    <w:rsid w:val="00936AA5"/>
    <w:rsid w:val="00936B20"/>
    <w:rsid w:val="00936F0E"/>
    <w:rsid w:val="009371B3"/>
    <w:rsid w:val="009372C7"/>
    <w:rsid w:val="00937692"/>
    <w:rsid w:val="009376FE"/>
    <w:rsid w:val="00937C85"/>
    <w:rsid w:val="00937CA7"/>
    <w:rsid w:val="00937E72"/>
    <w:rsid w:val="00937F43"/>
    <w:rsid w:val="009401B5"/>
    <w:rsid w:val="009404A8"/>
    <w:rsid w:val="00940575"/>
    <w:rsid w:val="0094068A"/>
    <w:rsid w:val="0094079B"/>
    <w:rsid w:val="00940D16"/>
    <w:rsid w:val="00941A37"/>
    <w:rsid w:val="00941BD0"/>
    <w:rsid w:val="00941F16"/>
    <w:rsid w:val="00942009"/>
    <w:rsid w:val="009423CB"/>
    <w:rsid w:val="00942B9D"/>
    <w:rsid w:val="00943431"/>
    <w:rsid w:val="00943D35"/>
    <w:rsid w:val="00944133"/>
    <w:rsid w:val="00944386"/>
    <w:rsid w:val="00944738"/>
    <w:rsid w:val="0094499D"/>
    <w:rsid w:val="00944F50"/>
    <w:rsid w:val="00944F82"/>
    <w:rsid w:val="009461FA"/>
    <w:rsid w:val="0094668C"/>
    <w:rsid w:val="009466B2"/>
    <w:rsid w:val="0094684F"/>
    <w:rsid w:val="009472B8"/>
    <w:rsid w:val="009472DE"/>
    <w:rsid w:val="0094759B"/>
    <w:rsid w:val="00947EDF"/>
    <w:rsid w:val="00950469"/>
    <w:rsid w:val="00950B5B"/>
    <w:rsid w:val="00951636"/>
    <w:rsid w:val="00951812"/>
    <w:rsid w:val="00951C82"/>
    <w:rsid w:val="00951DF7"/>
    <w:rsid w:val="00952295"/>
    <w:rsid w:val="00952596"/>
    <w:rsid w:val="0095264D"/>
    <w:rsid w:val="00952C6B"/>
    <w:rsid w:val="0095353F"/>
    <w:rsid w:val="0095373E"/>
    <w:rsid w:val="00953D60"/>
    <w:rsid w:val="00953E66"/>
    <w:rsid w:val="009546DF"/>
    <w:rsid w:val="00954988"/>
    <w:rsid w:val="009549EC"/>
    <w:rsid w:val="00954B93"/>
    <w:rsid w:val="00954D68"/>
    <w:rsid w:val="0095519E"/>
    <w:rsid w:val="009556E0"/>
    <w:rsid w:val="00955DCD"/>
    <w:rsid w:val="009564B7"/>
    <w:rsid w:val="009565A0"/>
    <w:rsid w:val="0095686B"/>
    <w:rsid w:val="009573A7"/>
    <w:rsid w:val="00957A2B"/>
    <w:rsid w:val="00957A72"/>
    <w:rsid w:val="00957DE2"/>
    <w:rsid w:val="00957FE8"/>
    <w:rsid w:val="00960359"/>
    <w:rsid w:val="009607DD"/>
    <w:rsid w:val="00960F8D"/>
    <w:rsid w:val="00960F9C"/>
    <w:rsid w:val="009610C5"/>
    <w:rsid w:val="00961FC2"/>
    <w:rsid w:val="0096268B"/>
    <w:rsid w:val="00962B63"/>
    <w:rsid w:val="00962E88"/>
    <w:rsid w:val="00962EDF"/>
    <w:rsid w:val="0096336D"/>
    <w:rsid w:val="00963500"/>
    <w:rsid w:val="0096396A"/>
    <w:rsid w:val="00963C98"/>
    <w:rsid w:val="00963DA2"/>
    <w:rsid w:val="0096407A"/>
    <w:rsid w:val="009644AE"/>
    <w:rsid w:val="00964C9C"/>
    <w:rsid w:val="00965395"/>
    <w:rsid w:val="0096546D"/>
    <w:rsid w:val="0096584D"/>
    <w:rsid w:val="00965ACA"/>
    <w:rsid w:val="00965BEB"/>
    <w:rsid w:val="00965C35"/>
    <w:rsid w:val="00965E7E"/>
    <w:rsid w:val="00966654"/>
    <w:rsid w:val="009666D2"/>
    <w:rsid w:val="00966704"/>
    <w:rsid w:val="00966788"/>
    <w:rsid w:val="009667FC"/>
    <w:rsid w:val="00966BCD"/>
    <w:rsid w:val="00966BCE"/>
    <w:rsid w:val="00966D20"/>
    <w:rsid w:val="00966ED2"/>
    <w:rsid w:val="00966F38"/>
    <w:rsid w:val="009671D2"/>
    <w:rsid w:val="0096724B"/>
    <w:rsid w:val="009674CD"/>
    <w:rsid w:val="0096750C"/>
    <w:rsid w:val="0096775B"/>
    <w:rsid w:val="00967E86"/>
    <w:rsid w:val="00970031"/>
    <w:rsid w:val="009708EE"/>
    <w:rsid w:val="009709F8"/>
    <w:rsid w:val="00970A9D"/>
    <w:rsid w:val="00970DDA"/>
    <w:rsid w:val="00970F2A"/>
    <w:rsid w:val="00971181"/>
    <w:rsid w:val="0097144D"/>
    <w:rsid w:val="00971B57"/>
    <w:rsid w:val="00971DFA"/>
    <w:rsid w:val="00972679"/>
    <w:rsid w:val="00972863"/>
    <w:rsid w:val="00972918"/>
    <w:rsid w:val="00972F4C"/>
    <w:rsid w:val="00972F98"/>
    <w:rsid w:val="00973106"/>
    <w:rsid w:val="0097320C"/>
    <w:rsid w:val="009739DB"/>
    <w:rsid w:val="00973E4D"/>
    <w:rsid w:val="00973F42"/>
    <w:rsid w:val="00974446"/>
    <w:rsid w:val="00974C6A"/>
    <w:rsid w:val="00974DAA"/>
    <w:rsid w:val="009750C4"/>
    <w:rsid w:val="009751CC"/>
    <w:rsid w:val="00975416"/>
    <w:rsid w:val="00975DA2"/>
    <w:rsid w:val="00975E9A"/>
    <w:rsid w:val="00975E9F"/>
    <w:rsid w:val="0097608B"/>
    <w:rsid w:val="00976691"/>
    <w:rsid w:val="00976759"/>
    <w:rsid w:val="00976A8E"/>
    <w:rsid w:val="009771D6"/>
    <w:rsid w:val="009778A2"/>
    <w:rsid w:val="00977957"/>
    <w:rsid w:val="00977AC9"/>
    <w:rsid w:val="00977F51"/>
    <w:rsid w:val="009800F3"/>
    <w:rsid w:val="009801A1"/>
    <w:rsid w:val="009805F4"/>
    <w:rsid w:val="0098073D"/>
    <w:rsid w:val="009808C3"/>
    <w:rsid w:val="00980DA2"/>
    <w:rsid w:val="009813E7"/>
    <w:rsid w:val="0098161B"/>
    <w:rsid w:val="00981997"/>
    <w:rsid w:val="009825EC"/>
    <w:rsid w:val="0098281C"/>
    <w:rsid w:val="00982B48"/>
    <w:rsid w:val="00982F81"/>
    <w:rsid w:val="009833DC"/>
    <w:rsid w:val="009835B8"/>
    <w:rsid w:val="0098360D"/>
    <w:rsid w:val="009837E8"/>
    <w:rsid w:val="0098429A"/>
    <w:rsid w:val="009843AF"/>
    <w:rsid w:val="009845C6"/>
    <w:rsid w:val="009846F8"/>
    <w:rsid w:val="00984AC4"/>
    <w:rsid w:val="0098513A"/>
    <w:rsid w:val="00985160"/>
    <w:rsid w:val="009854C7"/>
    <w:rsid w:val="00985B58"/>
    <w:rsid w:val="00985B6F"/>
    <w:rsid w:val="00985E15"/>
    <w:rsid w:val="00985E5A"/>
    <w:rsid w:val="00985F0A"/>
    <w:rsid w:val="0098603F"/>
    <w:rsid w:val="0098628F"/>
    <w:rsid w:val="0098652C"/>
    <w:rsid w:val="0099005C"/>
    <w:rsid w:val="0099101B"/>
    <w:rsid w:val="00991671"/>
    <w:rsid w:val="00991DE5"/>
    <w:rsid w:val="009920B8"/>
    <w:rsid w:val="00992168"/>
    <w:rsid w:val="0099225D"/>
    <w:rsid w:val="00992C24"/>
    <w:rsid w:val="00992FEF"/>
    <w:rsid w:val="0099325E"/>
    <w:rsid w:val="009934D1"/>
    <w:rsid w:val="009935BD"/>
    <w:rsid w:val="0099361E"/>
    <w:rsid w:val="00993D07"/>
    <w:rsid w:val="00994A09"/>
    <w:rsid w:val="00994AE2"/>
    <w:rsid w:val="00995386"/>
    <w:rsid w:val="0099542A"/>
    <w:rsid w:val="00995613"/>
    <w:rsid w:val="00995794"/>
    <w:rsid w:val="00996406"/>
    <w:rsid w:val="0099660B"/>
    <w:rsid w:val="00996B41"/>
    <w:rsid w:val="0099742F"/>
    <w:rsid w:val="00997859"/>
    <w:rsid w:val="009978C2"/>
    <w:rsid w:val="00997AF4"/>
    <w:rsid w:val="00997CAE"/>
    <w:rsid w:val="009A0033"/>
    <w:rsid w:val="009A00EE"/>
    <w:rsid w:val="009A06E4"/>
    <w:rsid w:val="009A0A96"/>
    <w:rsid w:val="009A0E41"/>
    <w:rsid w:val="009A12E3"/>
    <w:rsid w:val="009A1746"/>
    <w:rsid w:val="009A1C2B"/>
    <w:rsid w:val="009A1D01"/>
    <w:rsid w:val="009A26D6"/>
    <w:rsid w:val="009A27B0"/>
    <w:rsid w:val="009A2C46"/>
    <w:rsid w:val="009A2FD5"/>
    <w:rsid w:val="009A3089"/>
    <w:rsid w:val="009A3EEB"/>
    <w:rsid w:val="009A4289"/>
    <w:rsid w:val="009A481F"/>
    <w:rsid w:val="009A4E30"/>
    <w:rsid w:val="009A501E"/>
    <w:rsid w:val="009A5238"/>
    <w:rsid w:val="009A5248"/>
    <w:rsid w:val="009A52DF"/>
    <w:rsid w:val="009A545E"/>
    <w:rsid w:val="009A564C"/>
    <w:rsid w:val="009A5727"/>
    <w:rsid w:val="009A57E9"/>
    <w:rsid w:val="009A5B71"/>
    <w:rsid w:val="009A5C1A"/>
    <w:rsid w:val="009A5F09"/>
    <w:rsid w:val="009A61FE"/>
    <w:rsid w:val="009A646F"/>
    <w:rsid w:val="009A6A55"/>
    <w:rsid w:val="009A6BA4"/>
    <w:rsid w:val="009A71BF"/>
    <w:rsid w:val="009A73D2"/>
    <w:rsid w:val="009A798E"/>
    <w:rsid w:val="009A7CC9"/>
    <w:rsid w:val="009A7F91"/>
    <w:rsid w:val="009B03DC"/>
    <w:rsid w:val="009B0470"/>
    <w:rsid w:val="009B06CB"/>
    <w:rsid w:val="009B10AB"/>
    <w:rsid w:val="009B138E"/>
    <w:rsid w:val="009B17C6"/>
    <w:rsid w:val="009B185B"/>
    <w:rsid w:val="009B1FB6"/>
    <w:rsid w:val="009B205B"/>
    <w:rsid w:val="009B2455"/>
    <w:rsid w:val="009B25B5"/>
    <w:rsid w:val="009B2C5A"/>
    <w:rsid w:val="009B2DF0"/>
    <w:rsid w:val="009B2F5F"/>
    <w:rsid w:val="009B330C"/>
    <w:rsid w:val="009B376D"/>
    <w:rsid w:val="009B38C6"/>
    <w:rsid w:val="009B3E7F"/>
    <w:rsid w:val="009B41D7"/>
    <w:rsid w:val="009B460D"/>
    <w:rsid w:val="009B4746"/>
    <w:rsid w:val="009B4B07"/>
    <w:rsid w:val="009B4D5F"/>
    <w:rsid w:val="009B4E2C"/>
    <w:rsid w:val="009B4FDF"/>
    <w:rsid w:val="009B5312"/>
    <w:rsid w:val="009B5383"/>
    <w:rsid w:val="009B545B"/>
    <w:rsid w:val="009B548E"/>
    <w:rsid w:val="009B56B8"/>
    <w:rsid w:val="009B5939"/>
    <w:rsid w:val="009B5AA9"/>
    <w:rsid w:val="009B5EFB"/>
    <w:rsid w:val="009B6371"/>
    <w:rsid w:val="009B6400"/>
    <w:rsid w:val="009B65F1"/>
    <w:rsid w:val="009B6602"/>
    <w:rsid w:val="009B6923"/>
    <w:rsid w:val="009B6A49"/>
    <w:rsid w:val="009B6E72"/>
    <w:rsid w:val="009B6F06"/>
    <w:rsid w:val="009B7342"/>
    <w:rsid w:val="009B7B15"/>
    <w:rsid w:val="009B7BED"/>
    <w:rsid w:val="009B7D5D"/>
    <w:rsid w:val="009B7DC2"/>
    <w:rsid w:val="009C0313"/>
    <w:rsid w:val="009C0B03"/>
    <w:rsid w:val="009C0F22"/>
    <w:rsid w:val="009C1699"/>
    <w:rsid w:val="009C1A5C"/>
    <w:rsid w:val="009C1D7C"/>
    <w:rsid w:val="009C220A"/>
    <w:rsid w:val="009C26BD"/>
    <w:rsid w:val="009C2D50"/>
    <w:rsid w:val="009C2FD8"/>
    <w:rsid w:val="009C3C96"/>
    <w:rsid w:val="009C3CF3"/>
    <w:rsid w:val="009C3F0F"/>
    <w:rsid w:val="009C4065"/>
    <w:rsid w:val="009C41CC"/>
    <w:rsid w:val="009C4208"/>
    <w:rsid w:val="009C4651"/>
    <w:rsid w:val="009C4659"/>
    <w:rsid w:val="009C4825"/>
    <w:rsid w:val="009C4E8E"/>
    <w:rsid w:val="009C4FE5"/>
    <w:rsid w:val="009C5A0C"/>
    <w:rsid w:val="009C5DF4"/>
    <w:rsid w:val="009C5EFD"/>
    <w:rsid w:val="009C60D2"/>
    <w:rsid w:val="009C638B"/>
    <w:rsid w:val="009C6868"/>
    <w:rsid w:val="009C6A1E"/>
    <w:rsid w:val="009C6C4E"/>
    <w:rsid w:val="009C71BB"/>
    <w:rsid w:val="009C7204"/>
    <w:rsid w:val="009C72E9"/>
    <w:rsid w:val="009C735C"/>
    <w:rsid w:val="009C78DB"/>
    <w:rsid w:val="009C7AF7"/>
    <w:rsid w:val="009C7B3A"/>
    <w:rsid w:val="009C7BDF"/>
    <w:rsid w:val="009C7FF7"/>
    <w:rsid w:val="009D00F6"/>
    <w:rsid w:val="009D0F05"/>
    <w:rsid w:val="009D0F71"/>
    <w:rsid w:val="009D1593"/>
    <w:rsid w:val="009D16A3"/>
    <w:rsid w:val="009D16D5"/>
    <w:rsid w:val="009D183A"/>
    <w:rsid w:val="009D2185"/>
    <w:rsid w:val="009D24B4"/>
    <w:rsid w:val="009D24E5"/>
    <w:rsid w:val="009D24EF"/>
    <w:rsid w:val="009D26A8"/>
    <w:rsid w:val="009D29B7"/>
    <w:rsid w:val="009D29FB"/>
    <w:rsid w:val="009D345D"/>
    <w:rsid w:val="009D369E"/>
    <w:rsid w:val="009D36D8"/>
    <w:rsid w:val="009D3E14"/>
    <w:rsid w:val="009D3F24"/>
    <w:rsid w:val="009D3FD5"/>
    <w:rsid w:val="009D4882"/>
    <w:rsid w:val="009D491E"/>
    <w:rsid w:val="009D4A87"/>
    <w:rsid w:val="009D54F4"/>
    <w:rsid w:val="009D55B3"/>
    <w:rsid w:val="009D5A43"/>
    <w:rsid w:val="009D5C72"/>
    <w:rsid w:val="009D5DBF"/>
    <w:rsid w:val="009D6046"/>
    <w:rsid w:val="009D6082"/>
    <w:rsid w:val="009D6161"/>
    <w:rsid w:val="009D6A6E"/>
    <w:rsid w:val="009D6B2C"/>
    <w:rsid w:val="009D71C3"/>
    <w:rsid w:val="009D786B"/>
    <w:rsid w:val="009D7A4E"/>
    <w:rsid w:val="009D7A78"/>
    <w:rsid w:val="009E001E"/>
    <w:rsid w:val="009E044E"/>
    <w:rsid w:val="009E05A7"/>
    <w:rsid w:val="009E0F42"/>
    <w:rsid w:val="009E1629"/>
    <w:rsid w:val="009E1888"/>
    <w:rsid w:val="009E1A62"/>
    <w:rsid w:val="009E1C48"/>
    <w:rsid w:val="009E1D43"/>
    <w:rsid w:val="009E2092"/>
    <w:rsid w:val="009E2117"/>
    <w:rsid w:val="009E22B3"/>
    <w:rsid w:val="009E277D"/>
    <w:rsid w:val="009E28B7"/>
    <w:rsid w:val="009E2B74"/>
    <w:rsid w:val="009E2C93"/>
    <w:rsid w:val="009E318B"/>
    <w:rsid w:val="009E3618"/>
    <w:rsid w:val="009E38CE"/>
    <w:rsid w:val="009E3F0D"/>
    <w:rsid w:val="009E59D7"/>
    <w:rsid w:val="009E5F5B"/>
    <w:rsid w:val="009E5FF1"/>
    <w:rsid w:val="009E6087"/>
    <w:rsid w:val="009E6745"/>
    <w:rsid w:val="009E685B"/>
    <w:rsid w:val="009E6910"/>
    <w:rsid w:val="009E7077"/>
    <w:rsid w:val="009E70A1"/>
    <w:rsid w:val="009E78AE"/>
    <w:rsid w:val="009E78AF"/>
    <w:rsid w:val="009E7B00"/>
    <w:rsid w:val="009E7C66"/>
    <w:rsid w:val="009F0079"/>
    <w:rsid w:val="009F008B"/>
    <w:rsid w:val="009F12DC"/>
    <w:rsid w:val="009F13A2"/>
    <w:rsid w:val="009F17D7"/>
    <w:rsid w:val="009F1A94"/>
    <w:rsid w:val="009F1F9E"/>
    <w:rsid w:val="009F2335"/>
    <w:rsid w:val="009F25E9"/>
    <w:rsid w:val="009F2CD7"/>
    <w:rsid w:val="009F2FDE"/>
    <w:rsid w:val="009F3144"/>
    <w:rsid w:val="009F3301"/>
    <w:rsid w:val="009F3370"/>
    <w:rsid w:val="009F37E0"/>
    <w:rsid w:val="009F390F"/>
    <w:rsid w:val="009F3BF5"/>
    <w:rsid w:val="009F3C80"/>
    <w:rsid w:val="009F4597"/>
    <w:rsid w:val="009F4CF0"/>
    <w:rsid w:val="009F4F4C"/>
    <w:rsid w:val="009F519E"/>
    <w:rsid w:val="009F5505"/>
    <w:rsid w:val="009F589C"/>
    <w:rsid w:val="009F5A3E"/>
    <w:rsid w:val="009F5BD2"/>
    <w:rsid w:val="009F6E41"/>
    <w:rsid w:val="009F6F14"/>
    <w:rsid w:val="009F759C"/>
    <w:rsid w:val="009F7808"/>
    <w:rsid w:val="00A00045"/>
    <w:rsid w:val="00A0046A"/>
    <w:rsid w:val="00A00E5A"/>
    <w:rsid w:val="00A00E76"/>
    <w:rsid w:val="00A0123E"/>
    <w:rsid w:val="00A013D1"/>
    <w:rsid w:val="00A01841"/>
    <w:rsid w:val="00A01968"/>
    <w:rsid w:val="00A01D99"/>
    <w:rsid w:val="00A02498"/>
    <w:rsid w:val="00A027F3"/>
    <w:rsid w:val="00A030CC"/>
    <w:rsid w:val="00A03100"/>
    <w:rsid w:val="00A03281"/>
    <w:rsid w:val="00A03F3B"/>
    <w:rsid w:val="00A052B3"/>
    <w:rsid w:val="00A057AE"/>
    <w:rsid w:val="00A05CA8"/>
    <w:rsid w:val="00A05D61"/>
    <w:rsid w:val="00A05EAD"/>
    <w:rsid w:val="00A05F71"/>
    <w:rsid w:val="00A05FE4"/>
    <w:rsid w:val="00A06713"/>
    <w:rsid w:val="00A0671A"/>
    <w:rsid w:val="00A067CD"/>
    <w:rsid w:val="00A0680C"/>
    <w:rsid w:val="00A06D83"/>
    <w:rsid w:val="00A07295"/>
    <w:rsid w:val="00A0746C"/>
    <w:rsid w:val="00A07977"/>
    <w:rsid w:val="00A07BAF"/>
    <w:rsid w:val="00A07F22"/>
    <w:rsid w:val="00A07F51"/>
    <w:rsid w:val="00A101D6"/>
    <w:rsid w:val="00A107A7"/>
    <w:rsid w:val="00A11513"/>
    <w:rsid w:val="00A119E2"/>
    <w:rsid w:val="00A11E75"/>
    <w:rsid w:val="00A12E72"/>
    <w:rsid w:val="00A12F65"/>
    <w:rsid w:val="00A12FEA"/>
    <w:rsid w:val="00A13172"/>
    <w:rsid w:val="00A131B4"/>
    <w:rsid w:val="00A1343C"/>
    <w:rsid w:val="00A1345B"/>
    <w:rsid w:val="00A135CA"/>
    <w:rsid w:val="00A13893"/>
    <w:rsid w:val="00A13B21"/>
    <w:rsid w:val="00A13C8A"/>
    <w:rsid w:val="00A1423D"/>
    <w:rsid w:val="00A14306"/>
    <w:rsid w:val="00A146B1"/>
    <w:rsid w:val="00A14932"/>
    <w:rsid w:val="00A14A23"/>
    <w:rsid w:val="00A14B68"/>
    <w:rsid w:val="00A14D95"/>
    <w:rsid w:val="00A15BE6"/>
    <w:rsid w:val="00A15C4F"/>
    <w:rsid w:val="00A15D43"/>
    <w:rsid w:val="00A15EB1"/>
    <w:rsid w:val="00A15F50"/>
    <w:rsid w:val="00A16929"/>
    <w:rsid w:val="00A16992"/>
    <w:rsid w:val="00A17376"/>
    <w:rsid w:val="00A17A72"/>
    <w:rsid w:val="00A20077"/>
    <w:rsid w:val="00A20237"/>
    <w:rsid w:val="00A20566"/>
    <w:rsid w:val="00A20667"/>
    <w:rsid w:val="00A20AB2"/>
    <w:rsid w:val="00A20D50"/>
    <w:rsid w:val="00A210CC"/>
    <w:rsid w:val="00A2127F"/>
    <w:rsid w:val="00A21553"/>
    <w:rsid w:val="00A21789"/>
    <w:rsid w:val="00A21E39"/>
    <w:rsid w:val="00A2203B"/>
    <w:rsid w:val="00A228D2"/>
    <w:rsid w:val="00A22A17"/>
    <w:rsid w:val="00A22D2B"/>
    <w:rsid w:val="00A22D9C"/>
    <w:rsid w:val="00A22F2D"/>
    <w:rsid w:val="00A2303D"/>
    <w:rsid w:val="00A23438"/>
    <w:rsid w:val="00A23AE8"/>
    <w:rsid w:val="00A23CCC"/>
    <w:rsid w:val="00A23E07"/>
    <w:rsid w:val="00A24328"/>
    <w:rsid w:val="00A24610"/>
    <w:rsid w:val="00A24A67"/>
    <w:rsid w:val="00A25232"/>
    <w:rsid w:val="00A259A5"/>
    <w:rsid w:val="00A25A25"/>
    <w:rsid w:val="00A264AC"/>
    <w:rsid w:val="00A26CD8"/>
    <w:rsid w:val="00A26DD7"/>
    <w:rsid w:val="00A26E8E"/>
    <w:rsid w:val="00A26EFE"/>
    <w:rsid w:val="00A27832"/>
    <w:rsid w:val="00A27A80"/>
    <w:rsid w:val="00A30C7C"/>
    <w:rsid w:val="00A30F1F"/>
    <w:rsid w:val="00A31C79"/>
    <w:rsid w:val="00A31D80"/>
    <w:rsid w:val="00A32570"/>
    <w:rsid w:val="00A32741"/>
    <w:rsid w:val="00A32A22"/>
    <w:rsid w:val="00A32A5D"/>
    <w:rsid w:val="00A32E63"/>
    <w:rsid w:val="00A3345B"/>
    <w:rsid w:val="00A33B58"/>
    <w:rsid w:val="00A34DBF"/>
    <w:rsid w:val="00A35098"/>
    <w:rsid w:val="00A3525B"/>
    <w:rsid w:val="00A35762"/>
    <w:rsid w:val="00A35812"/>
    <w:rsid w:val="00A359FE"/>
    <w:rsid w:val="00A35AD8"/>
    <w:rsid w:val="00A35BF5"/>
    <w:rsid w:val="00A35EFC"/>
    <w:rsid w:val="00A364DC"/>
    <w:rsid w:val="00A36AA0"/>
    <w:rsid w:val="00A36D4D"/>
    <w:rsid w:val="00A3716B"/>
    <w:rsid w:val="00A37254"/>
    <w:rsid w:val="00A372A7"/>
    <w:rsid w:val="00A3746B"/>
    <w:rsid w:val="00A375EE"/>
    <w:rsid w:val="00A37849"/>
    <w:rsid w:val="00A40074"/>
    <w:rsid w:val="00A407DE"/>
    <w:rsid w:val="00A40888"/>
    <w:rsid w:val="00A41013"/>
    <w:rsid w:val="00A416B3"/>
    <w:rsid w:val="00A41750"/>
    <w:rsid w:val="00A41E18"/>
    <w:rsid w:val="00A41FF9"/>
    <w:rsid w:val="00A4268E"/>
    <w:rsid w:val="00A42A50"/>
    <w:rsid w:val="00A433B3"/>
    <w:rsid w:val="00A4384B"/>
    <w:rsid w:val="00A440BA"/>
    <w:rsid w:val="00A44224"/>
    <w:rsid w:val="00A443DA"/>
    <w:rsid w:val="00A4468D"/>
    <w:rsid w:val="00A44729"/>
    <w:rsid w:val="00A44832"/>
    <w:rsid w:val="00A44B95"/>
    <w:rsid w:val="00A450E3"/>
    <w:rsid w:val="00A4546F"/>
    <w:rsid w:val="00A45596"/>
    <w:rsid w:val="00A45CD0"/>
    <w:rsid w:val="00A45E29"/>
    <w:rsid w:val="00A45F92"/>
    <w:rsid w:val="00A463E0"/>
    <w:rsid w:val="00A4730D"/>
    <w:rsid w:val="00A477F8"/>
    <w:rsid w:val="00A47F2A"/>
    <w:rsid w:val="00A5034F"/>
    <w:rsid w:val="00A505BF"/>
    <w:rsid w:val="00A50905"/>
    <w:rsid w:val="00A50A92"/>
    <w:rsid w:val="00A50ADB"/>
    <w:rsid w:val="00A50B2C"/>
    <w:rsid w:val="00A513AB"/>
    <w:rsid w:val="00A51756"/>
    <w:rsid w:val="00A5197A"/>
    <w:rsid w:val="00A51A09"/>
    <w:rsid w:val="00A51D2E"/>
    <w:rsid w:val="00A51F2A"/>
    <w:rsid w:val="00A52088"/>
    <w:rsid w:val="00A527C4"/>
    <w:rsid w:val="00A52958"/>
    <w:rsid w:val="00A5304E"/>
    <w:rsid w:val="00A5357B"/>
    <w:rsid w:val="00A535D3"/>
    <w:rsid w:val="00A53934"/>
    <w:rsid w:val="00A53B7A"/>
    <w:rsid w:val="00A53D1D"/>
    <w:rsid w:val="00A54587"/>
    <w:rsid w:val="00A54788"/>
    <w:rsid w:val="00A54818"/>
    <w:rsid w:val="00A54A82"/>
    <w:rsid w:val="00A54D39"/>
    <w:rsid w:val="00A54E96"/>
    <w:rsid w:val="00A553AC"/>
    <w:rsid w:val="00A554CA"/>
    <w:rsid w:val="00A55B3F"/>
    <w:rsid w:val="00A55CE2"/>
    <w:rsid w:val="00A56119"/>
    <w:rsid w:val="00A565E3"/>
    <w:rsid w:val="00A56EB2"/>
    <w:rsid w:val="00A572E5"/>
    <w:rsid w:val="00A575ED"/>
    <w:rsid w:val="00A5775A"/>
    <w:rsid w:val="00A57795"/>
    <w:rsid w:val="00A57E78"/>
    <w:rsid w:val="00A60D2C"/>
    <w:rsid w:val="00A611C7"/>
    <w:rsid w:val="00A613E9"/>
    <w:rsid w:val="00A61D83"/>
    <w:rsid w:val="00A62AD9"/>
    <w:rsid w:val="00A630BE"/>
    <w:rsid w:val="00A632C3"/>
    <w:rsid w:val="00A633FA"/>
    <w:rsid w:val="00A63600"/>
    <w:rsid w:val="00A63818"/>
    <w:rsid w:val="00A64031"/>
    <w:rsid w:val="00A64AE4"/>
    <w:rsid w:val="00A64F21"/>
    <w:rsid w:val="00A653BF"/>
    <w:rsid w:val="00A65CF9"/>
    <w:rsid w:val="00A65D19"/>
    <w:rsid w:val="00A65ED1"/>
    <w:rsid w:val="00A66040"/>
    <w:rsid w:val="00A663B9"/>
    <w:rsid w:val="00A66749"/>
    <w:rsid w:val="00A6751A"/>
    <w:rsid w:val="00A67677"/>
    <w:rsid w:val="00A67B8D"/>
    <w:rsid w:val="00A70056"/>
    <w:rsid w:val="00A705C1"/>
    <w:rsid w:val="00A7073C"/>
    <w:rsid w:val="00A709E7"/>
    <w:rsid w:val="00A70A07"/>
    <w:rsid w:val="00A70C96"/>
    <w:rsid w:val="00A71345"/>
    <w:rsid w:val="00A7156D"/>
    <w:rsid w:val="00A716A9"/>
    <w:rsid w:val="00A716CC"/>
    <w:rsid w:val="00A719EC"/>
    <w:rsid w:val="00A7241A"/>
    <w:rsid w:val="00A72969"/>
    <w:rsid w:val="00A729FB"/>
    <w:rsid w:val="00A7381A"/>
    <w:rsid w:val="00A741A9"/>
    <w:rsid w:val="00A74492"/>
    <w:rsid w:val="00A744EA"/>
    <w:rsid w:val="00A74645"/>
    <w:rsid w:val="00A74808"/>
    <w:rsid w:val="00A74958"/>
    <w:rsid w:val="00A74DDE"/>
    <w:rsid w:val="00A74EA3"/>
    <w:rsid w:val="00A75C54"/>
    <w:rsid w:val="00A75EB2"/>
    <w:rsid w:val="00A7606D"/>
    <w:rsid w:val="00A761F7"/>
    <w:rsid w:val="00A76BA5"/>
    <w:rsid w:val="00A76D6B"/>
    <w:rsid w:val="00A7790B"/>
    <w:rsid w:val="00A77964"/>
    <w:rsid w:val="00A77FDB"/>
    <w:rsid w:val="00A80745"/>
    <w:rsid w:val="00A80CAA"/>
    <w:rsid w:val="00A80EA5"/>
    <w:rsid w:val="00A812A4"/>
    <w:rsid w:val="00A814F4"/>
    <w:rsid w:val="00A81995"/>
    <w:rsid w:val="00A81A28"/>
    <w:rsid w:val="00A81B10"/>
    <w:rsid w:val="00A81E06"/>
    <w:rsid w:val="00A822DF"/>
    <w:rsid w:val="00A825B3"/>
    <w:rsid w:val="00A829CB"/>
    <w:rsid w:val="00A82AFB"/>
    <w:rsid w:val="00A832FD"/>
    <w:rsid w:val="00A838C7"/>
    <w:rsid w:val="00A844A6"/>
    <w:rsid w:val="00A84586"/>
    <w:rsid w:val="00A846B0"/>
    <w:rsid w:val="00A84AA7"/>
    <w:rsid w:val="00A853EA"/>
    <w:rsid w:val="00A858B2"/>
    <w:rsid w:val="00A85998"/>
    <w:rsid w:val="00A85C5E"/>
    <w:rsid w:val="00A86554"/>
    <w:rsid w:val="00A86602"/>
    <w:rsid w:val="00A86847"/>
    <w:rsid w:val="00A86ACF"/>
    <w:rsid w:val="00A86D3A"/>
    <w:rsid w:val="00A8780C"/>
    <w:rsid w:val="00A8795E"/>
    <w:rsid w:val="00A87968"/>
    <w:rsid w:val="00A879AD"/>
    <w:rsid w:val="00A87EDB"/>
    <w:rsid w:val="00A87EF5"/>
    <w:rsid w:val="00A87F17"/>
    <w:rsid w:val="00A90079"/>
    <w:rsid w:val="00A9037C"/>
    <w:rsid w:val="00A90387"/>
    <w:rsid w:val="00A905C3"/>
    <w:rsid w:val="00A906DA"/>
    <w:rsid w:val="00A90911"/>
    <w:rsid w:val="00A90BC6"/>
    <w:rsid w:val="00A91066"/>
    <w:rsid w:val="00A91079"/>
    <w:rsid w:val="00A91612"/>
    <w:rsid w:val="00A922A5"/>
    <w:rsid w:val="00A926BA"/>
    <w:rsid w:val="00A9272F"/>
    <w:rsid w:val="00A92739"/>
    <w:rsid w:val="00A9281A"/>
    <w:rsid w:val="00A92B7F"/>
    <w:rsid w:val="00A92DF0"/>
    <w:rsid w:val="00A92FFE"/>
    <w:rsid w:val="00A933B8"/>
    <w:rsid w:val="00A93410"/>
    <w:rsid w:val="00A937FF"/>
    <w:rsid w:val="00A93BAD"/>
    <w:rsid w:val="00A93E2C"/>
    <w:rsid w:val="00A940DB"/>
    <w:rsid w:val="00A948BF"/>
    <w:rsid w:val="00A94B46"/>
    <w:rsid w:val="00A95125"/>
    <w:rsid w:val="00A95828"/>
    <w:rsid w:val="00A95835"/>
    <w:rsid w:val="00A95880"/>
    <w:rsid w:val="00A95A32"/>
    <w:rsid w:val="00A95CBE"/>
    <w:rsid w:val="00A95D79"/>
    <w:rsid w:val="00A95EEB"/>
    <w:rsid w:val="00A96011"/>
    <w:rsid w:val="00A96E73"/>
    <w:rsid w:val="00A974DC"/>
    <w:rsid w:val="00A97539"/>
    <w:rsid w:val="00AA02DB"/>
    <w:rsid w:val="00AA182B"/>
    <w:rsid w:val="00AA1E77"/>
    <w:rsid w:val="00AA20FE"/>
    <w:rsid w:val="00AA21E3"/>
    <w:rsid w:val="00AA244D"/>
    <w:rsid w:val="00AA2600"/>
    <w:rsid w:val="00AA3071"/>
    <w:rsid w:val="00AA3137"/>
    <w:rsid w:val="00AA3264"/>
    <w:rsid w:val="00AA331E"/>
    <w:rsid w:val="00AA36FA"/>
    <w:rsid w:val="00AA3D45"/>
    <w:rsid w:val="00AA4CCB"/>
    <w:rsid w:val="00AA4D58"/>
    <w:rsid w:val="00AA4FAC"/>
    <w:rsid w:val="00AA505F"/>
    <w:rsid w:val="00AA58C0"/>
    <w:rsid w:val="00AA5B22"/>
    <w:rsid w:val="00AA5DA6"/>
    <w:rsid w:val="00AA5F35"/>
    <w:rsid w:val="00AA6465"/>
    <w:rsid w:val="00AA656A"/>
    <w:rsid w:val="00AA6B64"/>
    <w:rsid w:val="00AA6BCC"/>
    <w:rsid w:val="00AA6D27"/>
    <w:rsid w:val="00AA6DDE"/>
    <w:rsid w:val="00AA6F8F"/>
    <w:rsid w:val="00AA7129"/>
    <w:rsid w:val="00AA74F0"/>
    <w:rsid w:val="00AB03C6"/>
    <w:rsid w:val="00AB0571"/>
    <w:rsid w:val="00AB0CBE"/>
    <w:rsid w:val="00AB0FC2"/>
    <w:rsid w:val="00AB1132"/>
    <w:rsid w:val="00AB12D8"/>
    <w:rsid w:val="00AB23CD"/>
    <w:rsid w:val="00AB240A"/>
    <w:rsid w:val="00AB27C1"/>
    <w:rsid w:val="00AB2962"/>
    <w:rsid w:val="00AB2ACB"/>
    <w:rsid w:val="00AB2CB4"/>
    <w:rsid w:val="00AB2E23"/>
    <w:rsid w:val="00AB2E86"/>
    <w:rsid w:val="00AB3328"/>
    <w:rsid w:val="00AB3943"/>
    <w:rsid w:val="00AB3B3B"/>
    <w:rsid w:val="00AB3CC8"/>
    <w:rsid w:val="00AB4107"/>
    <w:rsid w:val="00AB4466"/>
    <w:rsid w:val="00AB471F"/>
    <w:rsid w:val="00AB472E"/>
    <w:rsid w:val="00AB4A1E"/>
    <w:rsid w:val="00AB4B06"/>
    <w:rsid w:val="00AB4BDD"/>
    <w:rsid w:val="00AB4E8B"/>
    <w:rsid w:val="00AB50CE"/>
    <w:rsid w:val="00AB5880"/>
    <w:rsid w:val="00AB5B2D"/>
    <w:rsid w:val="00AB627C"/>
    <w:rsid w:val="00AB627E"/>
    <w:rsid w:val="00AB6596"/>
    <w:rsid w:val="00AB6D86"/>
    <w:rsid w:val="00AB6E0F"/>
    <w:rsid w:val="00AB6FF5"/>
    <w:rsid w:val="00AB754E"/>
    <w:rsid w:val="00AB7E0C"/>
    <w:rsid w:val="00AC0019"/>
    <w:rsid w:val="00AC0734"/>
    <w:rsid w:val="00AC0AEA"/>
    <w:rsid w:val="00AC0C15"/>
    <w:rsid w:val="00AC1CB6"/>
    <w:rsid w:val="00AC210A"/>
    <w:rsid w:val="00AC2335"/>
    <w:rsid w:val="00AC3452"/>
    <w:rsid w:val="00AC3748"/>
    <w:rsid w:val="00AC37AC"/>
    <w:rsid w:val="00AC3D69"/>
    <w:rsid w:val="00AC3F17"/>
    <w:rsid w:val="00AC3F5A"/>
    <w:rsid w:val="00AC3F9F"/>
    <w:rsid w:val="00AC41BE"/>
    <w:rsid w:val="00AC4315"/>
    <w:rsid w:val="00AC4A5A"/>
    <w:rsid w:val="00AC4B9B"/>
    <w:rsid w:val="00AC555C"/>
    <w:rsid w:val="00AC569A"/>
    <w:rsid w:val="00AC5A84"/>
    <w:rsid w:val="00AC5B6F"/>
    <w:rsid w:val="00AC5F9E"/>
    <w:rsid w:val="00AC6074"/>
    <w:rsid w:val="00AC60F1"/>
    <w:rsid w:val="00AC61DC"/>
    <w:rsid w:val="00AC655F"/>
    <w:rsid w:val="00AC6B92"/>
    <w:rsid w:val="00AC6BEC"/>
    <w:rsid w:val="00AC6C20"/>
    <w:rsid w:val="00AC6E77"/>
    <w:rsid w:val="00AC7835"/>
    <w:rsid w:val="00AC786F"/>
    <w:rsid w:val="00AC7965"/>
    <w:rsid w:val="00AC7AC0"/>
    <w:rsid w:val="00AD02AE"/>
    <w:rsid w:val="00AD02DA"/>
    <w:rsid w:val="00AD0550"/>
    <w:rsid w:val="00AD0D4E"/>
    <w:rsid w:val="00AD1166"/>
    <w:rsid w:val="00AD1415"/>
    <w:rsid w:val="00AD177C"/>
    <w:rsid w:val="00AD1CC2"/>
    <w:rsid w:val="00AD2312"/>
    <w:rsid w:val="00AD23D1"/>
    <w:rsid w:val="00AD2D69"/>
    <w:rsid w:val="00AD2DA1"/>
    <w:rsid w:val="00AD3DE8"/>
    <w:rsid w:val="00AD42BA"/>
    <w:rsid w:val="00AD4369"/>
    <w:rsid w:val="00AD4C90"/>
    <w:rsid w:val="00AD51A3"/>
    <w:rsid w:val="00AD533D"/>
    <w:rsid w:val="00AD5344"/>
    <w:rsid w:val="00AD54CE"/>
    <w:rsid w:val="00AD54D0"/>
    <w:rsid w:val="00AD5741"/>
    <w:rsid w:val="00AD5754"/>
    <w:rsid w:val="00AD5B48"/>
    <w:rsid w:val="00AD6196"/>
    <w:rsid w:val="00AD6354"/>
    <w:rsid w:val="00AD63E5"/>
    <w:rsid w:val="00AD6533"/>
    <w:rsid w:val="00AD68C9"/>
    <w:rsid w:val="00AD6951"/>
    <w:rsid w:val="00AD6952"/>
    <w:rsid w:val="00AD771B"/>
    <w:rsid w:val="00AD794E"/>
    <w:rsid w:val="00AD7EC8"/>
    <w:rsid w:val="00AE07A3"/>
    <w:rsid w:val="00AE0899"/>
    <w:rsid w:val="00AE123E"/>
    <w:rsid w:val="00AE18E0"/>
    <w:rsid w:val="00AE1C93"/>
    <w:rsid w:val="00AE1D50"/>
    <w:rsid w:val="00AE2161"/>
    <w:rsid w:val="00AE2751"/>
    <w:rsid w:val="00AE27DA"/>
    <w:rsid w:val="00AE299B"/>
    <w:rsid w:val="00AE29E2"/>
    <w:rsid w:val="00AE2BB1"/>
    <w:rsid w:val="00AE2CAC"/>
    <w:rsid w:val="00AE30B3"/>
    <w:rsid w:val="00AE3376"/>
    <w:rsid w:val="00AE369F"/>
    <w:rsid w:val="00AE3D77"/>
    <w:rsid w:val="00AE3FDA"/>
    <w:rsid w:val="00AE4492"/>
    <w:rsid w:val="00AE456F"/>
    <w:rsid w:val="00AE494E"/>
    <w:rsid w:val="00AE4C2B"/>
    <w:rsid w:val="00AE6A40"/>
    <w:rsid w:val="00AE6E05"/>
    <w:rsid w:val="00AE70A8"/>
    <w:rsid w:val="00AE750F"/>
    <w:rsid w:val="00AE7A36"/>
    <w:rsid w:val="00AE7B11"/>
    <w:rsid w:val="00AE7BEE"/>
    <w:rsid w:val="00AF0F36"/>
    <w:rsid w:val="00AF1476"/>
    <w:rsid w:val="00AF1714"/>
    <w:rsid w:val="00AF2450"/>
    <w:rsid w:val="00AF2667"/>
    <w:rsid w:val="00AF3BAA"/>
    <w:rsid w:val="00AF3BF9"/>
    <w:rsid w:val="00AF4046"/>
    <w:rsid w:val="00AF433C"/>
    <w:rsid w:val="00AF444E"/>
    <w:rsid w:val="00AF46B7"/>
    <w:rsid w:val="00AF46EC"/>
    <w:rsid w:val="00AF4766"/>
    <w:rsid w:val="00AF483E"/>
    <w:rsid w:val="00AF484E"/>
    <w:rsid w:val="00AF4E75"/>
    <w:rsid w:val="00AF51C9"/>
    <w:rsid w:val="00AF525D"/>
    <w:rsid w:val="00AF6067"/>
    <w:rsid w:val="00AF6106"/>
    <w:rsid w:val="00AF6267"/>
    <w:rsid w:val="00AF6B80"/>
    <w:rsid w:val="00AF6BE6"/>
    <w:rsid w:val="00AF726C"/>
    <w:rsid w:val="00AF7300"/>
    <w:rsid w:val="00AF737A"/>
    <w:rsid w:val="00AF73C0"/>
    <w:rsid w:val="00AF752A"/>
    <w:rsid w:val="00AF77CB"/>
    <w:rsid w:val="00B0003D"/>
    <w:rsid w:val="00B0056B"/>
    <w:rsid w:val="00B01148"/>
    <w:rsid w:val="00B01ACF"/>
    <w:rsid w:val="00B01D20"/>
    <w:rsid w:val="00B01D81"/>
    <w:rsid w:val="00B01E25"/>
    <w:rsid w:val="00B02476"/>
    <w:rsid w:val="00B02AD4"/>
    <w:rsid w:val="00B03479"/>
    <w:rsid w:val="00B0377C"/>
    <w:rsid w:val="00B0382D"/>
    <w:rsid w:val="00B03AA2"/>
    <w:rsid w:val="00B03B45"/>
    <w:rsid w:val="00B03F8B"/>
    <w:rsid w:val="00B043BC"/>
    <w:rsid w:val="00B048A9"/>
    <w:rsid w:val="00B04A7F"/>
    <w:rsid w:val="00B04B57"/>
    <w:rsid w:val="00B04C0E"/>
    <w:rsid w:val="00B0546E"/>
    <w:rsid w:val="00B055A0"/>
    <w:rsid w:val="00B05A04"/>
    <w:rsid w:val="00B06085"/>
    <w:rsid w:val="00B063D3"/>
    <w:rsid w:val="00B063E2"/>
    <w:rsid w:val="00B0669A"/>
    <w:rsid w:val="00B06A42"/>
    <w:rsid w:val="00B06C8B"/>
    <w:rsid w:val="00B06E50"/>
    <w:rsid w:val="00B0713C"/>
    <w:rsid w:val="00B07E84"/>
    <w:rsid w:val="00B10175"/>
    <w:rsid w:val="00B101B0"/>
    <w:rsid w:val="00B102BB"/>
    <w:rsid w:val="00B102CD"/>
    <w:rsid w:val="00B106CF"/>
    <w:rsid w:val="00B1077C"/>
    <w:rsid w:val="00B1091A"/>
    <w:rsid w:val="00B10F60"/>
    <w:rsid w:val="00B11115"/>
    <w:rsid w:val="00B1194C"/>
    <w:rsid w:val="00B11954"/>
    <w:rsid w:val="00B11FEE"/>
    <w:rsid w:val="00B1223F"/>
    <w:rsid w:val="00B125B4"/>
    <w:rsid w:val="00B12616"/>
    <w:rsid w:val="00B12806"/>
    <w:rsid w:val="00B1295C"/>
    <w:rsid w:val="00B12F35"/>
    <w:rsid w:val="00B130A3"/>
    <w:rsid w:val="00B13717"/>
    <w:rsid w:val="00B13F6D"/>
    <w:rsid w:val="00B1461B"/>
    <w:rsid w:val="00B14B1C"/>
    <w:rsid w:val="00B14DC0"/>
    <w:rsid w:val="00B14EF6"/>
    <w:rsid w:val="00B150F3"/>
    <w:rsid w:val="00B15272"/>
    <w:rsid w:val="00B15589"/>
    <w:rsid w:val="00B160D3"/>
    <w:rsid w:val="00B160E9"/>
    <w:rsid w:val="00B162B8"/>
    <w:rsid w:val="00B1656F"/>
    <w:rsid w:val="00B165A0"/>
    <w:rsid w:val="00B16C0A"/>
    <w:rsid w:val="00B16E58"/>
    <w:rsid w:val="00B1736B"/>
    <w:rsid w:val="00B17488"/>
    <w:rsid w:val="00B200B5"/>
    <w:rsid w:val="00B202A4"/>
    <w:rsid w:val="00B207A5"/>
    <w:rsid w:val="00B20959"/>
    <w:rsid w:val="00B20A30"/>
    <w:rsid w:val="00B20A3E"/>
    <w:rsid w:val="00B213CF"/>
    <w:rsid w:val="00B21FB0"/>
    <w:rsid w:val="00B2249D"/>
    <w:rsid w:val="00B22675"/>
    <w:rsid w:val="00B226A0"/>
    <w:rsid w:val="00B226BE"/>
    <w:rsid w:val="00B2272B"/>
    <w:rsid w:val="00B2290D"/>
    <w:rsid w:val="00B23688"/>
    <w:rsid w:val="00B238D9"/>
    <w:rsid w:val="00B23C02"/>
    <w:rsid w:val="00B23D6A"/>
    <w:rsid w:val="00B244DF"/>
    <w:rsid w:val="00B24607"/>
    <w:rsid w:val="00B246A2"/>
    <w:rsid w:val="00B246F7"/>
    <w:rsid w:val="00B24705"/>
    <w:rsid w:val="00B24711"/>
    <w:rsid w:val="00B2476A"/>
    <w:rsid w:val="00B24B84"/>
    <w:rsid w:val="00B24BD9"/>
    <w:rsid w:val="00B24E09"/>
    <w:rsid w:val="00B25ED5"/>
    <w:rsid w:val="00B26063"/>
    <w:rsid w:val="00B260CA"/>
    <w:rsid w:val="00B26210"/>
    <w:rsid w:val="00B2641E"/>
    <w:rsid w:val="00B26510"/>
    <w:rsid w:val="00B26E68"/>
    <w:rsid w:val="00B26EA5"/>
    <w:rsid w:val="00B301F2"/>
    <w:rsid w:val="00B303FD"/>
    <w:rsid w:val="00B30483"/>
    <w:rsid w:val="00B3064B"/>
    <w:rsid w:val="00B307CF"/>
    <w:rsid w:val="00B30A04"/>
    <w:rsid w:val="00B30E1A"/>
    <w:rsid w:val="00B3138D"/>
    <w:rsid w:val="00B313C8"/>
    <w:rsid w:val="00B31484"/>
    <w:rsid w:val="00B3154B"/>
    <w:rsid w:val="00B31623"/>
    <w:rsid w:val="00B3166F"/>
    <w:rsid w:val="00B31A1A"/>
    <w:rsid w:val="00B31BB1"/>
    <w:rsid w:val="00B31E5C"/>
    <w:rsid w:val="00B32695"/>
    <w:rsid w:val="00B32A8F"/>
    <w:rsid w:val="00B331A6"/>
    <w:rsid w:val="00B335C0"/>
    <w:rsid w:val="00B33791"/>
    <w:rsid w:val="00B33892"/>
    <w:rsid w:val="00B34870"/>
    <w:rsid w:val="00B3517C"/>
    <w:rsid w:val="00B3524B"/>
    <w:rsid w:val="00B358B1"/>
    <w:rsid w:val="00B35959"/>
    <w:rsid w:val="00B3595A"/>
    <w:rsid w:val="00B36139"/>
    <w:rsid w:val="00B3633A"/>
    <w:rsid w:val="00B3678D"/>
    <w:rsid w:val="00B36BAA"/>
    <w:rsid w:val="00B37372"/>
    <w:rsid w:val="00B374E1"/>
    <w:rsid w:val="00B37738"/>
    <w:rsid w:val="00B379F8"/>
    <w:rsid w:val="00B4139E"/>
    <w:rsid w:val="00B417C5"/>
    <w:rsid w:val="00B4181A"/>
    <w:rsid w:val="00B41A0F"/>
    <w:rsid w:val="00B41A13"/>
    <w:rsid w:val="00B41A67"/>
    <w:rsid w:val="00B41BED"/>
    <w:rsid w:val="00B41F73"/>
    <w:rsid w:val="00B42228"/>
    <w:rsid w:val="00B427C7"/>
    <w:rsid w:val="00B42A3F"/>
    <w:rsid w:val="00B42B9D"/>
    <w:rsid w:val="00B42E9D"/>
    <w:rsid w:val="00B43013"/>
    <w:rsid w:val="00B4304C"/>
    <w:rsid w:val="00B4328C"/>
    <w:rsid w:val="00B4338E"/>
    <w:rsid w:val="00B43AA6"/>
    <w:rsid w:val="00B43B63"/>
    <w:rsid w:val="00B43C64"/>
    <w:rsid w:val="00B43E3C"/>
    <w:rsid w:val="00B44282"/>
    <w:rsid w:val="00B44910"/>
    <w:rsid w:val="00B449FF"/>
    <w:rsid w:val="00B44A12"/>
    <w:rsid w:val="00B44DC1"/>
    <w:rsid w:val="00B44FC5"/>
    <w:rsid w:val="00B45445"/>
    <w:rsid w:val="00B45723"/>
    <w:rsid w:val="00B457AF"/>
    <w:rsid w:val="00B458BA"/>
    <w:rsid w:val="00B45A72"/>
    <w:rsid w:val="00B45BA0"/>
    <w:rsid w:val="00B46019"/>
    <w:rsid w:val="00B46150"/>
    <w:rsid w:val="00B46730"/>
    <w:rsid w:val="00B46A8F"/>
    <w:rsid w:val="00B46C76"/>
    <w:rsid w:val="00B47067"/>
    <w:rsid w:val="00B47099"/>
    <w:rsid w:val="00B476CC"/>
    <w:rsid w:val="00B47D9F"/>
    <w:rsid w:val="00B50120"/>
    <w:rsid w:val="00B505A7"/>
    <w:rsid w:val="00B50658"/>
    <w:rsid w:val="00B514AB"/>
    <w:rsid w:val="00B51785"/>
    <w:rsid w:val="00B51866"/>
    <w:rsid w:val="00B52175"/>
    <w:rsid w:val="00B52313"/>
    <w:rsid w:val="00B52763"/>
    <w:rsid w:val="00B52E8C"/>
    <w:rsid w:val="00B52EF1"/>
    <w:rsid w:val="00B53074"/>
    <w:rsid w:val="00B53127"/>
    <w:rsid w:val="00B5363D"/>
    <w:rsid w:val="00B53702"/>
    <w:rsid w:val="00B538D3"/>
    <w:rsid w:val="00B53929"/>
    <w:rsid w:val="00B53C92"/>
    <w:rsid w:val="00B53FA4"/>
    <w:rsid w:val="00B54071"/>
    <w:rsid w:val="00B542A0"/>
    <w:rsid w:val="00B54451"/>
    <w:rsid w:val="00B54EDD"/>
    <w:rsid w:val="00B54EDE"/>
    <w:rsid w:val="00B54F07"/>
    <w:rsid w:val="00B5504D"/>
    <w:rsid w:val="00B551AF"/>
    <w:rsid w:val="00B55351"/>
    <w:rsid w:val="00B553E0"/>
    <w:rsid w:val="00B55610"/>
    <w:rsid w:val="00B5595C"/>
    <w:rsid w:val="00B56027"/>
    <w:rsid w:val="00B56072"/>
    <w:rsid w:val="00B562A4"/>
    <w:rsid w:val="00B56A9E"/>
    <w:rsid w:val="00B572F4"/>
    <w:rsid w:val="00B5734C"/>
    <w:rsid w:val="00B576FD"/>
    <w:rsid w:val="00B57E7A"/>
    <w:rsid w:val="00B57FB3"/>
    <w:rsid w:val="00B60208"/>
    <w:rsid w:val="00B603EB"/>
    <w:rsid w:val="00B60936"/>
    <w:rsid w:val="00B60F4E"/>
    <w:rsid w:val="00B61DDB"/>
    <w:rsid w:val="00B62194"/>
    <w:rsid w:val="00B624BB"/>
    <w:rsid w:val="00B629D2"/>
    <w:rsid w:val="00B62AA4"/>
    <w:rsid w:val="00B63980"/>
    <w:rsid w:val="00B63A6E"/>
    <w:rsid w:val="00B63B56"/>
    <w:rsid w:val="00B63C7A"/>
    <w:rsid w:val="00B63E1C"/>
    <w:rsid w:val="00B63FD4"/>
    <w:rsid w:val="00B63FE4"/>
    <w:rsid w:val="00B64011"/>
    <w:rsid w:val="00B64440"/>
    <w:rsid w:val="00B64443"/>
    <w:rsid w:val="00B64673"/>
    <w:rsid w:val="00B6473E"/>
    <w:rsid w:val="00B647DB"/>
    <w:rsid w:val="00B649AB"/>
    <w:rsid w:val="00B64D42"/>
    <w:rsid w:val="00B64DBE"/>
    <w:rsid w:val="00B651FE"/>
    <w:rsid w:val="00B653A2"/>
    <w:rsid w:val="00B658A3"/>
    <w:rsid w:val="00B65CA4"/>
    <w:rsid w:val="00B65DD6"/>
    <w:rsid w:val="00B660EF"/>
    <w:rsid w:val="00B66369"/>
    <w:rsid w:val="00B6664E"/>
    <w:rsid w:val="00B6684B"/>
    <w:rsid w:val="00B66A7A"/>
    <w:rsid w:val="00B66AEF"/>
    <w:rsid w:val="00B66EA8"/>
    <w:rsid w:val="00B67067"/>
    <w:rsid w:val="00B67174"/>
    <w:rsid w:val="00B67333"/>
    <w:rsid w:val="00B67702"/>
    <w:rsid w:val="00B67866"/>
    <w:rsid w:val="00B67945"/>
    <w:rsid w:val="00B67964"/>
    <w:rsid w:val="00B67A36"/>
    <w:rsid w:val="00B67BBE"/>
    <w:rsid w:val="00B67C91"/>
    <w:rsid w:val="00B70004"/>
    <w:rsid w:val="00B700B6"/>
    <w:rsid w:val="00B70479"/>
    <w:rsid w:val="00B707AB"/>
    <w:rsid w:val="00B70CC9"/>
    <w:rsid w:val="00B71612"/>
    <w:rsid w:val="00B71C04"/>
    <w:rsid w:val="00B71D83"/>
    <w:rsid w:val="00B71F0A"/>
    <w:rsid w:val="00B72216"/>
    <w:rsid w:val="00B72242"/>
    <w:rsid w:val="00B728CD"/>
    <w:rsid w:val="00B72C32"/>
    <w:rsid w:val="00B72E34"/>
    <w:rsid w:val="00B7373A"/>
    <w:rsid w:val="00B73C78"/>
    <w:rsid w:val="00B74335"/>
    <w:rsid w:val="00B74337"/>
    <w:rsid w:val="00B74488"/>
    <w:rsid w:val="00B744EE"/>
    <w:rsid w:val="00B749C8"/>
    <w:rsid w:val="00B74A11"/>
    <w:rsid w:val="00B74C2E"/>
    <w:rsid w:val="00B74C66"/>
    <w:rsid w:val="00B750B7"/>
    <w:rsid w:val="00B7579C"/>
    <w:rsid w:val="00B75BF9"/>
    <w:rsid w:val="00B75ED1"/>
    <w:rsid w:val="00B76B3B"/>
    <w:rsid w:val="00B76C75"/>
    <w:rsid w:val="00B76D1D"/>
    <w:rsid w:val="00B770C4"/>
    <w:rsid w:val="00B77248"/>
    <w:rsid w:val="00B7737D"/>
    <w:rsid w:val="00B773F1"/>
    <w:rsid w:val="00B77601"/>
    <w:rsid w:val="00B7773A"/>
    <w:rsid w:val="00B7795A"/>
    <w:rsid w:val="00B77ECB"/>
    <w:rsid w:val="00B77F79"/>
    <w:rsid w:val="00B80111"/>
    <w:rsid w:val="00B802A1"/>
    <w:rsid w:val="00B805BD"/>
    <w:rsid w:val="00B80734"/>
    <w:rsid w:val="00B8084F"/>
    <w:rsid w:val="00B80B06"/>
    <w:rsid w:val="00B80CAB"/>
    <w:rsid w:val="00B812BC"/>
    <w:rsid w:val="00B81AB3"/>
    <w:rsid w:val="00B81F77"/>
    <w:rsid w:val="00B82420"/>
    <w:rsid w:val="00B82DAA"/>
    <w:rsid w:val="00B8396E"/>
    <w:rsid w:val="00B83A40"/>
    <w:rsid w:val="00B83A83"/>
    <w:rsid w:val="00B83A9E"/>
    <w:rsid w:val="00B83D97"/>
    <w:rsid w:val="00B844E9"/>
    <w:rsid w:val="00B84878"/>
    <w:rsid w:val="00B8543D"/>
    <w:rsid w:val="00B856F2"/>
    <w:rsid w:val="00B8576F"/>
    <w:rsid w:val="00B858C9"/>
    <w:rsid w:val="00B8599E"/>
    <w:rsid w:val="00B85AE0"/>
    <w:rsid w:val="00B85B85"/>
    <w:rsid w:val="00B85BC9"/>
    <w:rsid w:val="00B85DCA"/>
    <w:rsid w:val="00B8623E"/>
    <w:rsid w:val="00B86B77"/>
    <w:rsid w:val="00B86BF3"/>
    <w:rsid w:val="00B86CFC"/>
    <w:rsid w:val="00B86EDD"/>
    <w:rsid w:val="00B870EA"/>
    <w:rsid w:val="00B87412"/>
    <w:rsid w:val="00B87D46"/>
    <w:rsid w:val="00B87EB9"/>
    <w:rsid w:val="00B87FAC"/>
    <w:rsid w:val="00B9013E"/>
    <w:rsid w:val="00B9048B"/>
    <w:rsid w:val="00B904FD"/>
    <w:rsid w:val="00B9057C"/>
    <w:rsid w:val="00B90797"/>
    <w:rsid w:val="00B90A29"/>
    <w:rsid w:val="00B90D03"/>
    <w:rsid w:val="00B91317"/>
    <w:rsid w:val="00B91512"/>
    <w:rsid w:val="00B916AC"/>
    <w:rsid w:val="00B91FA5"/>
    <w:rsid w:val="00B925FE"/>
    <w:rsid w:val="00B92688"/>
    <w:rsid w:val="00B9274E"/>
    <w:rsid w:val="00B92910"/>
    <w:rsid w:val="00B92F48"/>
    <w:rsid w:val="00B92FF2"/>
    <w:rsid w:val="00B93067"/>
    <w:rsid w:val="00B930F5"/>
    <w:rsid w:val="00B9338C"/>
    <w:rsid w:val="00B93476"/>
    <w:rsid w:val="00B93684"/>
    <w:rsid w:val="00B93900"/>
    <w:rsid w:val="00B93B13"/>
    <w:rsid w:val="00B940E8"/>
    <w:rsid w:val="00B945D5"/>
    <w:rsid w:val="00B94AEE"/>
    <w:rsid w:val="00B94B55"/>
    <w:rsid w:val="00B9503A"/>
    <w:rsid w:val="00B950E4"/>
    <w:rsid w:val="00B9536A"/>
    <w:rsid w:val="00B958D7"/>
    <w:rsid w:val="00B95AC8"/>
    <w:rsid w:val="00B95DB8"/>
    <w:rsid w:val="00B9655E"/>
    <w:rsid w:val="00B967E5"/>
    <w:rsid w:val="00B96823"/>
    <w:rsid w:val="00B96B44"/>
    <w:rsid w:val="00B96CC6"/>
    <w:rsid w:val="00B970FC"/>
    <w:rsid w:val="00B975B8"/>
    <w:rsid w:val="00B976D6"/>
    <w:rsid w:val="00B97CAE"/>
    <w:rsid w:val="00B97CFF"/>
    <w:rsid w:val="00B97D94"/>
    <w:rsid w:val="00B97EA8"/>
    <w:rsid w:val="00B97F3E"/>
    <w:rsid w:val="00BA0AF6"/>
    <w:rsid w:val="00BA0EA9"/>
    <w:rsid w:val="00BA188A"/>
    <w:rsid w:val="00BA1F0F"/>
    <w:rsid w:val="00BA236A"/>
    <w:rsid w:val="00BA254E"/>
    <w:rsid w:val="00BA25B7"/>
    <w:rsid w:val="00BA2E9C"/>
    <w:rsid w:val="00BA3043"/>
    <w:rsid w:val="00BA348C"/>
    <w:rsid w:val="00BA34C6"/>
    <w:rsid w:val="00BA390A"/>
    <w:rsid w:val="00BA3BA4"/>
    <w:rsid w:val="00BA3C7F"/>
    <w:rsid w:val="00BA3CDB"/>
    <w:rsid w:val="00BA3E30"/>
    <w:rsid w:val="00BA448F"/>
    <w:rsid w:val="00BA4846"/>
    <w:rsid w:val="00BA5891"/>
    <w:rsid w:val="00BA5A86"/>
    <w:rsid w:val="00BA5AD5"/>
    <w:rsid w:val="00BA68DD"/>
    <w:rsid w:val="00BA6D8C"/>
    <w:rsid w:val="00BA7243"/>
    <w:rsid w:val="00BA72D6"/>
    <w:rsid w:val="00BA7401"/>
    <w:rsid w:val="00BA7AD6"/>
    <w:rsid w:val="00BA7B61"/>
    <w:rsid w:val="00BA7DA9"/>
    <w:rsid w:val="00BB038B"/>
    <w:rsid w:val="00BB05F2"/>
    <w:rsid w:val="00BB0BBA"/>
    <w:rsid w:val="00BB0C74"/>
    <w:rsid w:val="00BB0E0B"/>
    <w:rsid w:val="00BB10D6"/>
    <w:rsid w:val="00BB1558"/>
    <w:rsid w:val="00BB1579"/>
    <w:rsid w:val="00BB18AC"/>
    <w:rsid w:val="00BB1D47"/>
    <w:rsid w:val="00BB1E68"/>
    <w:rsid w:val="00BB2074"/>
    <w:rsid w:val="00BB23BA"/>
    <w:rsid w:val="00BB25F0"/>
    <w:rsid w:val="00BB278B"/>
    <w:rsid w:val="00BB2B43"/>
    <w:rsid w:val="00BB2CEC"/>
    <w:rsid w:val="00BB2DA0"/>
    <w:rsid w:val="00BB3088"/>
    <w:rsid w:val="00BB319F"/>
    <w:rsid w:val="00BB3966"/>
    <w:rsid w:val="00BB3A6E"/>
    <w:rsid w:val="00BB3AF8"/>
    <w:rsid w:val="00BB3C45"/>
    <w:rsid w:val="00BB3C60"/>
    <w:rsid w:val="00BB3EE7"/>
    <w:rsid w:val="00BB426A"/>
    <w:rsid w:val="00BB4AFE"/>
    <w:rsid w:val="00BB4B0A"/>
    <w:rsid w:val="00BB4C10"/>
    <w:rsid w:val="00BB4E4E"/>
    <w:rsid w:val="00BB4EAE"/>
    <w:rsid w:val="00BB52B8"/>
    <w:rsid w:val="00BB557A"/>
    <w:rsid w:val="00BB56F9"/>
    <w:rsid w:val="00BB5D6A"/>
    <w:rsid w:val="00BB5EA6"/>
    <w:rsid w:val="00BB6491"/>
    <w:rsid w:val="00BB6761"/>
    <w:rsid w:val="00BB6862"/>
    <w:rsid w:val="00BB696A"/>
    <w:rsid w:val="00BB6ED0"/>
    <w:rsid w:val="00BB7188"/>
    <w:rsid w:val="00BB72B8"/>
    <w:rsid w:val="00BB774C"/>
    <w:rsid w:val="00BC02BA"/>
    <w:rsid w:val="00BC07C4"/>
    <w:rsid w:val="00BC0980"/>
    <w:rsid w:val="00BC0BC0"/>
    <w:rsid w:val="00BC0FB0"/>
    <w:rsid w:val="00BC1822"/>
    <w:rsid w:val="00BC1839"/>
    <w:rsid w:val="00BC1B9C"/>
    <w:rsid w:val="00BC1FFA"/>
    <w:rsid w:val="00BC241E"/>
    <w:rsid w:val="00BC2C23"/>
    <w:rsid w:val="00BC2EAA"/>
    <w:rsid w:val="00BC3169"/>
    <w:rsid w:val="00BC3243"/>
    <w:rsid w:val="00BC3426"/>
    <w:rsid w:val="00BC3977"/>
    <w:rsid w:val="00BC3C46"/>
    <w:rsid w:val="00BC3CDB"/>
    <w:rsid w:val="00BC41DE"/>
    <w:rsid w:val="00BC438B"/>
    <w:rsid w:val="00BC453C"/>
    <w:rsid w:val="00BC4876"/>
    <w:rsid w:val="00BC4BB8"/>
    <w:rsid w:val="00BC4CE2"/>
    <w:rsid w:val="00BC4FAC"/>
    <w:rsid w:val="00BC5490"/>
    <w:rsid w:val="00BC5690"/>
    <w:rsid w:val="00BC5A9F"/>
    <w:rsid w:val="00BC62D5"/>
    <w:rsid w:val="00BC665D"/>
    <w:rsid w:val="00BC7334"/>
    <w:rsid w:val="00BC7812"/>
    <w:rsid w:val="00BC78E5"/>
    <w:rsid w:val="00BC7F31"/>
    <w:rsid w:val="00BD002B"/>
    <w:rsid w:val="00BD1211"/>
    <w:rsid w:val="00BD130C"/>
    <w:rsid w:val="00BD17AA"/>
    <w:rsid w:val="00BD1D04"/>
    <w:rsid w:val="00BD20FC"/>
    <w:rsid w:val="00BD29AD"/>
    <w:rsid w:val="00BD2D0D"/>
    <w:rsid w:val="00BD2E89"/>
    <w:rsid w:val="00BD32C7"/>
    <w:rsid w:val="00BD32EC"/>
    <w:rsid w:val="00BD3638"/>
    <w:rsid w:val="00BD3D4B"/>
    <w:rsid w:val="00BD42AF"/>
    <w:rsid w:val="00BD4355"/>
    <w:rsid w:val="00BD4472"/>
    <w:rsid w:val="00BD4516"/>
    <w:rsid w:val="00BD4855"/>
    <w:rsid w:val="00BD48FE"/>
    <w:rsid w:val="00BD4DF5"/>
    <w:rsid w:val="00BD501C"/>
    <w:rsid w:val="00BD50A3"/>
    <w:rsid w:val="00BD5351"/>
    <w:rsid w:val="00BD5383"/>
    <w:rsid w:val="00BD53DF"/>
    <w:rsid w:val="00BD59F6"/>
    <w:rsid w:val="00BD6016"/>
    <w:rsid w:val="00BD60E0"/>
    <w:rsid w:val="00BD6CFF"/>
    <w:rsid w:val="00BD7161"/>
    <w:rsid w:val="00BD7708"/>
    <w:rsid w:val="00BD7BDE"/>
    <w:rsid w:val="00BD7D64"/>
    <w:rsid w:val="00BD7E52"/>
    <w:rsid w:val="00BE03FF"/>
    <w:rsid w:val="00BE072D"/>
    <w:rsid w:val="00BE0EF4"/>
    <w:rsid w:val="00BE1491"/>
    <w:rsid w:val="00BE1963"/>
    <w:rsid w:val="00BE1A54"/>
    <w:rsid w:val="00BE1CE8"/>
    <w:rsid w:val="00BE1CEC"/>
    <w:rsid w:val="00BE221F"/>
    <w:rsid w:val="00BE2AC9"/>
    <w:rsid w:val="00BE2D1E"/>
    <w:rsid w:val="00BE2E94"/>
    <w:rsid w:val="00BE31AF"/>
    <w:rsid w:val="00BE39F2"/>
    <w:rsid w:val="00BE3A45"/>
    <w:rsid w:val="00BE3F77"/>
    <w:rsid w:val="00BE3FCE"/>
    <w:rsid w:val="00BE3FF1"/>
    <w:rsid w:val="00BE430E"/>
    <w:rsid w:val="00BE47AA"/>
    <w:rsid w:val="00BE495E"/>
    <w:rsid w:val="00BE4CA6"/>
    <w:rsid w:val="00BE5104"/>
    <w:rsid w:val="00BE515B"/>
    <w:rsid w:val="00BE5A42"/>
    <w:rsid w:val="00BE6194"/>
    <w:rsid w:val="00BE6198"/>
    <w:rsid w:val="00BE63EB"/>
    <w:rsid w:val="00BE6829"/>
    <w:rsid w:val="00BE6BE7"/>
    <w:rsid w:val="00BE6DC9"/>
    <w:rsid w:val="00BE7146"/>
    <w:rsid w:val="00BE738C"/>
    <w:rsid w:val="00BE7854"/>
    <w:rsid w:val="00BF0657"/>
    <w:rsid w:val="00BF0BEC"/>
    <w:rsid w:val="00BF11D3"/>
    <w:rsid w:val="00BF137B"/>
    <w:rsid w:val="00BF1CED"/>
    <w:rsid w:val="00BF1ECE"/>
    <w:rsid w:val="00BF2131"/>
    <w:rsid w:val="00BF26A7"/>
    <w:rsid w:val="00BF28A9"/>
    <w:rsid w:val="00BF2AD2"/>
    <w:rsid w:val="00BF2B16"/>
    <w:rsid w:val="00BF2C34"/>
    <w:rsid w:val="00BF2F6D"/>
    <w:rsid w:val="00BF3053"/>
    <w:rsid w:val="00BF36C1"/>
    <w:rsid w:val="00BF3E4E"/>
    <w:rsid w:val="00BF40ED"/>
    <w:rsid w:val="00BF4F4D"/>
    <w:rsid w:val="00BF4F56"/>
    <w:rsid w:val="00BF505B"/>
    <w:rsid w:val="00BF59AC"/>
    <w:rsid w:val="00BF6470"/>
    <w:rsid w:val="00BF7233"/>
    <w:rsid w:val="00BF790C"/>
    <w:rsid w:val="00BF7BE1"/>
    <w:rsid w:val="00BF7F8B"/>
    <w:rsid w:val="00C0042A"/>
    <w:rsid w:val="00C00A0E"/>
    <w:rsid w:val="00C00C19"/>
    <w:rsid w:val="00C00CC0"/>
    <w:rsid w:val="00C0193A"/>
    <w:rsid w:val="00C01E21"/>
    <w:rsid w:val="00C02086"/>
    <w:rsid w:val="00C024D1"/>
    <w:rsid w:val="00C02A21"/>
    <w:rsid w:val="00C02FEC"/>
    <w:rsid w:val="00C03546"/>
    <w:rsid w:val="00C036FF"/>
    <w:rsid w:val="00C0390C"/>
    <w:rsid w:val="00C03C84"/>
    <w:rsid w:val="00C03DAF"/>
    <w:rsid w:val="00C04478"/>
    <w:rsid w:val="00C05164"/>
    <w:rsid w:val="00C05C49"/>
    <w:rsid w:val="00C05F45"/>
    <w:rsid w:val="00C06222"/>
    <w:rsid w:val="00C062A0"/>
    <w:rsid w:val="00C069A6"/>
    <w:rsid w:val="00C070AA"/>
    <w:rsid w:val="00C07365"/>
    <w:rsid w:val="00C073D4"/>
    <w:rsid w:val="00C07F46"/>
    <w:rsid w:val="00C101EA"/>
    <w:rsid w:val="00C106DC"/>
    <w:rsid w:val="00C1099C"/>
    <w:rsid w:val="00C10E20"/>
    <w:rsid w:val="00C1121F"/>
    <w:rsid w:val="00C112B6"/>
    <w:rsid w:val="00C115F0"/>
    <w:rsid w:val="00C11E0D"/>
    <w:rsid w:val="00C11EDC"/>
    <w:rsid w:val="00C121C6"/>
    <w:rsid w:val="00C1228B"/>
    <w:rsid w:val="00C122AF"/>
    <w:rsid w:val="00C122E8"/>
    <w:rsid w:val="00C125A2"/>
    <w:rsid w:val="00C12618"/>
    <w:rsid w:val="00C12844"/>
    <w:rsid w:val="00C129BC"/>
    <w:rsid w:val="00C134EB"/>
    <w:rsid w:val="00C1378A"/>
    <w:rsid w:val="00C13982"/>
    <w:rsid w:val="00C13AE8"/>
    <w:rsid w:val="00C1421D"/>
    <w:rsid w:val="00C144E9"/>
    <w:rsid w:val="00C1457E"/>
    <w:rsid w:val="00C147C2"/>
    <w:rsid w:val="00C14D3C"/>
    <w:rsid w:val="00C14FC3"/>
    <w:rsid w:val="00C1507E"/>
    <w:rsid w:val="00C15194"/>
    <w:rsid w:val="00C15203"/>
    <w:rsid w:val="00C1565B"/>
    <w:rsid w:val="00C15766"/>
    <w:rsid w:val="00C158CE"/>
    <w:rsid w:val="00C159DC"/>
    <w:rsid w:val="00C15AB2"/>
    <w:rsid w:val="00C15AE4"/>
    <w:rsid w:val="00C15CDD"/>
    <w:rsid w:val="00C15D4F"/>
    <w:rsid w:val="00C166D1"/>
    <w:rsid w:val="00C1674A"/>
    <w:rsid w:val="00C16CED"/>
    <w:rsid w:val="00C16ED9"/>
    <w:rsid w:val="00C170C1"/>
    <w:rsid w:val="00C170D4"/>
    <w:rsid w:val="00C17955"/>
    <w:rsid w:val="00C17DE0"/>
    <w:rsid w:val="00C202AA"/>
    <w:rsid w:val="00C202F3"/>
    <w:rsid w:val="00C20306"/>
    <w:rsid w:val="00C2031B"/>
    <w:rsid w:val="00C2088F"/>
    <w:rsid w:val="00C20B7E"/>
    <w:rsid w:val="00C20FA0"/>
    <w:rsid w:val="00C21144"/>
    <w:rsid w:val="00C211EA"/>
    <w:rsid w:val="00C21377"/>
    <w:rsid w:val="00C21F01"/>
    <w:rsid w:val="00C22150"/>
    <w:rsid w:val="00C22857"/>
    <w:rsid w:val="00C22DAF"/>
    <w:rsid w:val="00C22E25"/>
    <w:rsid w:val="00C23259"/>
    <w:rsid w:val="00C2373D"/>
    <w:rsid w:val="00C23DA2"/>
    <w:rsid w:val="00C23E9D"/>
    <w:rsid w:val="00C24377"/>
    <w:rsid w:val="00C24692"/>
    <w:rsid w:val="00C24F73"/>
    <w:rsid w:val="00C25001"/>
    <w:rsid w:val="00C25665"/>
    <w:rsid w:val="00C256B6"/>
    <w:rsid w:val="00C25F08"/>
    <w:rsid w:val="00C26313"/>
    <w:rsid w:val="00C26447"/>
    <w:rsid w:val="00C264E9"/>
    <w:rsid w:val="00C26591"/>
    <w:rsid w:val="00C265D2"/>
    <w:rsid w:val="00C26825"/>
    <w:rsid w:val="00C26CB1"/>
    <w:rsid w:val="00C26DA8"/>
    <w:rsid w:val="00C277DF"/>
    <w:rsid w:val="00C2780D"/>
    <w:rsid w:val="00C27A33"/>
    <w:rsid w:val="00C27A7C"/>
    <w:rsid w:val="00C30376"/>
    <w:rsid w:val="00C30C0B"/>
    <w:rsid w:val="00C30CBF"/>
    <w:rsid w:val="00C31A7A"/>
    <w:rsid w:val="00C31CD1"/>
    <w:rsid w:val="00C324DD"/>
    <w:rsid w:val="00C32B7E"/>
    <w:rsid w:val="00C330AF"/>
    <w:rsid w:val="00C330E3"/>
    <w:rsid w:val="00C330E7"/>
    <w:rsid w:val="00C331AD"/>
    <w:rsid w:val="00C33332"/>
    <w:rsid w:val="00C337EF"/>
    <w:rsid w:val="00C3390A"/>
    <w:rsid w:val="00C33B58"/>
    <w:rsid w:val="00C34008"/>
    <w:rsid w:val="00C34042"/>
    <w:rsid w:val="00C3447F"/>
    <w:rsid w:val="00C34485"/>
    <w:rsid w:val="00C34A42"/>
    <w:rsid w:val="00C34AC2"/>
    <w:rsid w:val="00C34C5F"/>
    <w:rsid w:val="00C355B9"/>
    <w:rsid w:val="00C35D5C"/>
    <w:rsid w:val="00C35E7D"/>
    <w:rsid w:val="00C3676C"/>
    <w:rsid w:val="00C36F96"/>
    <w:rsid w:val="00C3729B"/>
    <w:rsid w:val="00C37AD8"/>
    <w:rsid w:val="00C401D1"/>
    <w:rsid w:val="00C4030D"/>
    <w:rsid w:val="00C403D3"/>
    <w:rsid w:val="00C403FF"/>
    <w:rsid w:val="00C408D7"/>
    <w:rsid w:val="00C40A3A"/>
    <w:rsid w:val="00C40E07"/>
    <w:rsid w:val="00C40EB0"/>
    <w:rsid w:val="00C416F2"/>
    <w:rsid w:val="00C41BD5"/>
    <w:rsid w:val="00C41CFF"/>
    <w:rsid w:val="00C41D1B"/>
    <w:rsid w:val="00C41F17"/>
    <w:rsid w:val="00C42766"/>
    <w:rsid w:val="00C42AD2"/>
    <w:rsid w:val="00C42B09"/>
    <w:rsid w:val="00C436D0"/>
    <w:rsid w:val="00C43C11"/>
    <w:rsid w:val="00C44874"/>
    <w:rsid w:val="00C44A95"/>
    <w:rsid w:val="00C44AA4"/>
    <w:rsid w:val="00C44B39"/>
    <w:rsid w:val="00C44C8D"/>
    <w:rsid w:val="00C44CFE"/>
    <w:rsid w:val="00C44D80"/>
    <w:rsid w:val="00C44FB2"/>
    <w:rsid w:val="00C45111"/>
    <w:rsid w:val="00C45BCD"/>
    <w:rsid w:val="00C46404"/>
    <w:rsid w:val="00C46434"/>
    <w:rsid w:val="00C464B2"/>
    <w:rsid w:val="00C464CE"/>
    <w:rsid w:val="00C4668F"/>
    <w:rsid w:val="00C46C2A"/>
    <w:rsid w:val="00C46DFF"/>
    <w:rsid w:val="00C46FB1"/>
    <w:rsid w:val="00C47365"/>
    <w:rsid w:val="00C473DB"/>
    <w:rsid w:val="00C4775C"/>
    <w:rsid w:val="00C47954"/>
    <w:rsid w:val="00C47BF6"/>
    <w:rsid w:val="00C47BFC"/>
    <w:rsid w:val="00C47FBA"/>
    <w:rsid w:val="00C50761"/>
    <w:rsid w:val="00C51329"/>
    <w:rsid w:val="00C513C7"/>
    <w:rsid w:val="00C51548"/>
    <w:rsid w:val="00C515C6"/>
    <w:rsid w:val="00C51A42"/>
    <w:rsid w:val="00C537E1"/>
    <w:rsid w:val="00C54BD3"/>
    <w:rsid w:val="00C54DEF"/>
    <w:rsid w:val="00C55311"/>
    <w:rsid w:val="00C55366"/>
    <w:rsid w:val="00C556FF"/>
    <w:rsid w:val="00C55DBD"/>
    <w:rsid w:val="00C55E01"/>
    <w:rsid w:val="00C564EB"/>
    <w:rsid w:val="00C5679C"/>
    <w:rsid w:val="00C56A10"/>
    <w:rsid w:val="00C56C6E"/>
    <w:rsid w:val="00C57059"/>
    <w:rsid w:val="00C57247"/>
    <w:rsid w:val="00C573C4"/>
    <w:rsid w:val="00C57523"/>
    <w:rsid w:val="00C57907"/>
    <w:rsid w:val="00C57AEB"/>
    <w:rsid w:val="00C57B84"/>
    <w:rsid w:val="00C57CEF"/>
    <w:rsid w:val="00C57F28"/>
    <w:rsid w:val="00C60445"/>
    <w:rsid w:val="00C60916"/>
    <w:rsid w:val="00C60A46"/>
    <w:rsid w:val="00C60FFD"/>
    <w:rsid w:val="00C619F3"/>
    <w:rsid w:val="00C61A7E"/>
    <w:rsid w:val="00C624EF"/>
    <w:rsid w:val="00C626B8"/>
    <w:rsid w:val="00C62DCB"/>
    <w:rsid w:val="00C63629"/>
    <w:rsid w:val="00C63C6A"/>
    <w:rsid w:val="00C63F3E"/>
    <w:rsid w:val="00C64C01"/>
    <w:rsid w:val="00C64FC7"/>
    <w:rsid w:val="00C650D5"/>
    <w:rsid w:val="00C65361"/>
    <w:rsid w:val="00C656E1"/>
    <w:rsid w:val="00C65793"/>
    <w:rsid w:val="00C65DEA"/>
    <w:rsid w:val="00C66D22"/>
    <w:rsid w:val="00C66EA0"/>
    <w:rsid w:val="00C66F1E"/>
    <w:rsid w:val="00C672D1"/>
    <w:rsid w:val="00C6732A"/>
    <w:rsid w:val="00C6772B"/>
    <w:rsid w:val="00C677BE"/>
    <w:rsid w:val="00C677EC"/>
    <w:rsid w:val="00C67D30"/>
    <w:rsid w:val="00C67D41"/>
    <w:rsid w:val="00C67D8E"/>
    <w:rsid w:val="00C67DEF"/>
    <w:rsid w:val="00C700C6"/>
    <w:rsid w:val="00C7019D"/>
    <w:rsid w:val="00C70D5A"/>
    <w:rsid w:val="00C71094"/>
    <w:rsid w:val="00C712B2"/>
    <w:rsid w:val="00C713F6"/>
    <w:rsid w:val="00C7153B"/>
    <w:rsid w:val="00C715F5"/>
    <w:rsid w:val="00C72550"/>
    <w:rsid w:val="00C72974"/>
    <w:rsid w:val="00C72D30"/>
    <w:rsid w:val="00C72E56"/>
    <w:rsid w:val="00C73080"/>
    <w:rsid w:val="00C7310C"/>
    <w:rsid w:val="00C731FA"/>
    <w:rsid w:val="00C73357"/>
    <w:rsid w:val="00C73AC2"/>
    <w:rsid w:val="00C73BEE"/>
    <w:rsid w:val="00C73F28"/>
    <w:rsid w:val="00C74A4E"/>
    <w:rsid w:val="00C74CA4"/>
    <w:rsid w:val="00C74EB5"/>
    <w:rsid w:val="00C7531C"/>
    <w:rsid w:val="00C7549C"/>
    <w:rsid w:val="00C756AA"/>
    <w:rsid w:val="00C7579A"/>
    <w:rsid w:val="00C75D81"/>
    <w:rsid w:val="00C76067"/>
    <w:rsid w:val="00C765E6"/>
    <w:rsid w:val="00C76A08"/>
    <w:rsid w:val="00C7701E"/>
    <w:rsid w:val="00C771DE"/>
    <w:rsid w:val="00C7746D"/>
    <w:rsid w:val="00C77542"/>
    <w:rsid w:val="00C77C92"/>
    <w:rsid w:val="00C77DD4"/>
    <w:rsid w:val="00C77ED0"/>
    <w:rsid w:val="00C801DE"/>
    <w:rsid w:val="00C801F7"/>
    <w:rsid w:val="00C803D1"/>
    <w:rsid w:val="00C806FF"/>
    <w:rsid w:val="00C80D8E"/>
    <w:rsid w:val="00C80F5D"/>
    <w:rsid w:val="00C81063"/>
    <w:rsid w:val="00C810ED"/>
    <w:rsid w:val="00C81AF1"/>
    <w:rsid w:val="00C81CB7"/>
    <w:rsid w:val="00C81CDD"/>
    <w:rsid w:val="00C81E7C"/>
    <w:rsid w:val="00C81FD7"/>
    <w:rsid w:val="00C822C5"/>
    <w:rsid w:val="00C823E3"/>
    <w:rsid w:val="00C82691"/>
    <w:rsid w:val="00C82725"/>
    <w:rsid w:val="00C8277C"/>
    <w:rsid w:val="00C82847"/>
    <w:rsid w:val="00C829B1"/>
    <w:rsid w:val="00C8302B"/>
    <w:rsid w:val="00C835B6"/>
    <w:rsid w:val="00C8362B"/>
    <w:rsid w:val="00C839B3"/>
    <w:rsid w:val="00C83AE8"/>
    <w:rsid w:val="00C84663"/>
    <w:rsid w:val="00C85416"/>
    <w:rsid w:val="00C8561E"/>
    <w:rsid w:val="00C859E1"/>
    <w:rsid w:val="00C85DCF"/>
    <w:rsid w:val="00C85F40"/>
    <w:rsid w:val="00C8654D"/>
    <w:rsid w:val="00C86B7A"/>
    <w:rsid w:val="00C86C69"/>
    <w:rsid w:val="00C87014"/>
    <w:rsid w:val="00C8711E"/>
    <w:rsid w:val="00C874C4"/>
    <w:rsid w:val="00C87B28"/>
    <w:rsid w:val="00C87E46"/>
    <w:rsid w:val="00C87E81"/>
    <w:rsid w:val="00C87FB3"/>
    <w:rsid w:val="00C90551"/>
    <w:rsid w:val="00C907B3"/>
    <w:rsid w:val="00C90811"/>
    <w:rsid w:val="00C91020"/>
    <w:rsid w:val="00C91271"/>
    <w:rsid w:val="00C91293"/>
    <w:rsid w:val="00C916F3"/>
    <w:rsid w:val="00C91C61"/>
    <w:rsid w:val="00C920BF"/>
    <w:rsid w:val="00C9240D"/>
    <w:rsid w:val="00C92732"/>
    <w:rsid w:val="00C928A4"/>
    <w:rsid w:val="00C92FB4"/>
    <w:rsid w:val="00C932BE"/>
    <w:rsid w:val="00C934CE"/>
    <w:rsid w:val="00C93925"/>
    <w:rsid w:val="00C939FE"/>
    <w:rsid w:val="00C93C84"/>
    <w:rsid w:val="00C93CDC"/>
    <w:rsid w:val="00C94657"/>
    <w:rsid w:val="00C9478A"/>
    <w:rsid w:val="00C94DEF"/>
    <w:rsid w:val="00C952E2"/>
    <w:rsid w:val="00C953ED"/>
    <w:rsid w:val="00C955F4"/>
    <w:rsid w:val="00C9578D"/>
    <w:rsid w:val="00C95A45"/>
    <w:rsid w:val="00C96067"/>
    <w:rsid w:val="00C96482"/>
    <w:rsid w:val="00C96AD5"/>
    <w:rsid w:val="00C96C34"/>
    <w:rsid w:val="00C96DFC"/>
    <w:rsid w:val="00C96ECC"/>
    <w:rsid w:val="00C975C7"/>
    <w:rsid w:val="00C975EB"/>
    <w:rsid w:val="00C97957"/>
    <w:rsid w:val="00C97AA9"/>
    <w:rsid w:val="00C97B72"/>
    <w:rsid w:val="00CA0182"/>
    <w:rsid w:val="00CA0BD4"/>
    <w:rsid w:val="00CA0CCF"/>
    <w:rsid w:val="00CA12ED"/>
    <w:rsid w:val="00CA200B"/>
    <w:rsid w:val="00CA21B9"/>
    <w:rsid w:val="00CA24A9"/>
    <w:rsid w:val="00CA336E"/>
    <w:rsid w:val="00CA3578"/>
    <w:rsid w:val="00CA3748"/>
    <w:rsid w:val="00CA3864"/>
    <w:rsid w:val="00CA3BD1"/>
    <w:rsid w:val="00CA3EE0"/>
    <w:rsid w:val="00CA4127"/>
    <w:rsid w:val="00CA4296"/>
    <w:rsid w:val="00CA499B"/>
    <w:rsid w:val="00CA5042"/>
    <w:rsid w:val="00CA5A67"/>
    <w:rsid w:val="00CA68B1"/>
    <w:rsid w:val="00CA7114"/>
    <w:rsid w:val="00CA74B7"/>
    <w:rsid w:val="00CA75AF"/>
    <w:rsid w:val="00CA76A9"/>
    <w:rsid w:val="00CA78FE"/>
    <w:rsid w:val="00CA7DA3"/>
    <w:rsid w:val="00CB0B8D"/>
    <w:rsid w:val="00CB0C05"/>
    <w:rsid w:val="00CB0FDC"/>
    <w:rsid w:val="00CB123D"/>
    <w:rsid w:val="00CB13A9"/>
    <w:rsid w:val="00CB14E0"/>
    <w:rsid w:val="00CB1A31"/>
    <w:rsid w:val="00CB1DA7"/>
    <w:rsid w:val="00CB27F9"/>
    <w:rsid w:val="00CB2BA4"/>
    <w:rsid w:val="00CB2F3B"/>
    <w:rsid w:val="00CB30C4"/>
    <w:rsid w:val="00CB3EC9"/>
    <w:rsid w:val="00CB4556"/>
    <w:rsid w:val="00CB470D"/>
    <w:rsid w:val="00CB4F22"/>
    <w:rsid w:val="00CB4F2E"/>
    <w:rsid w:val="00CB54DA"/>
    <w:rsid w:val="00CB562D"/>
    <w:rsid w:val="00CB6B64"/>
    <w:rsid w:val="00CB6CCC"/>
    <w:rsid w:val="00CB6F7C"/>
    <w:rsid w:val="00CB760A"/>
    <w:rsid w:val="00CB7A60"/>
    <w:rsid w:val="00CB7BA5"/>
    <w:rsid w:val="00CB7FC6"/>
    <w:rsid w:val="00CC0274"/>
    <w:rsid w:val="00CC05B9"/>
    <w:rsid w:val="00CC0D36"/>
    <w:rsid w:val="00CC1362"/>
    <w:rsid w:val="00CC141C"/>
    <w:rsid w:val="00CC15D4"/>
    <w:rsid w:val="00CC1A15"/>
    <w:rsid w:val="00CC1FCA"/>
    <w:rsid w:val="00CC234B"/>
    <w:rsid w:val="00CC2531"/>
    <w:rsid w:val="00CC259F"/>
    <w:rsid w:val="00CC279A"/>
    <w:rsid w:val="00CC2901"/>
    <w:rsid w:val="00CC29ED"/>
    <w:rsid w:val="00CC2AF5"/>
    <w:rsid w:val="00CC2C52"/>
    <w:rsid w:val="00CC2DF0"/>
    <w:rsid w:val="00CC2EE5"/>
    <w:rsid w:val="00CC3099"/>
    <w:rsid w:val="00CC30D6"/>
    <w:rsid w:val="00CC3617"/>
    <w:rsid w:val="00CC37A1"/>
    <w:rsid w:val="00CC3A84"/>
    <w:rsid w:val="00CC3D69"/>
    <w:rsid w:val="00CC42F1"/>
    <w:rsid w:val="00CC462D"/>
    <w:rsid w:val="00CC4911"/>
    <w:rsid w:val="00CC4BF9"/>
    <w:rsid w:val="00CC4CBD"/>
    <w:rsid w:val="00CC4E30"/>
    <w:rsid w:val="00CC4E72"/>
    <w:rsid w:val="00CC4EE4"/>
    <w:rsid w:val="00CC50E4"/>
    <w:rsid w:val="00CC52C7"/>
    <w:rsid w:val="00CC555E"/>
    <w:rsid w:val="00CC5AB6"/>
    <w:rsid w:val="00CC612D"/>
    <w:rsid w:val="00CC62AF"/>
    <w:rsid w:val="00CC64A6"/>
    <w:rsid w:val="00CC66BD"/>
    <w:rsid w:val="00CC6A0B"/>
    <w:rsid w:val="00CC7540"/>
    <w:rsid w:val="00CC785C"/>
    <w:rsid w:val="00CC7CDB"/>
    <w:rsid w:val="00CC7EF4"/>
    <w:rsid w:val="00CD0273"/>
    <w:rsid w:val="00CD0940"/>
    <w:rsid w:val="00CD0B64"/>
    <w:rsid w:val="00CD0E29"/>
    <w:rsid w:val="00CD0E5F"/>
    <w:rsid w:val="00CD0F2B"/>
    <w:rsid w:val="00CD1183"/>
    <w:rsid w:val="00CD1AD3"/>
    <w:rsid w:val="00CD1D1C"/>
    <w:rsid w:val="00CD288B"/>
    <w:rsid w:val="00CD3AE1"/>
    <w:rsid w:val="00CD3AF3"/>
    <w:rsid w:val="00CD3D4D"/>
    <w:rsid w:val="00CD3EDB"/>
    <w:rsid w:val="00CD3FAA"/>
    <w:rsid w:val="00CD40AE"/>
    <w:rsid w:val="00CD48CA"/>
    <w:rsid w:val="00CD4B36"/>
    <w:rsid w:val="00CD4C46"/>
    <w:rsid w:val="00CD4FC9"/>
    <w:rsid w:val="00CD5639"/>
    <w:rsid w:val="00CD5B73"/>
    <w:rsid w:val="00CD5C5E"/>
    <w:rsid w:val="00CD5C78"/>
    <w:rsid w:val="00CD5E0E"/>
    <w:rsid w:val="00CD6309"/>
    <w:rsid w:val="00CD6365"/>
    <w:rsid w:val="00CD69E6"/>
    <w:rsid w:val="00CD6FC5"/>
    <w:rsid w:val="00CD70FF"/>
    <w:rsid w:val="00CD79BC"/>
    <w:rsid w:val="00CD7C20"/>
    <w:rsid w:val="00CE0111"/>
    <w:rsid w:val="00CE0BB6"/>
    <w:rsid w:val="00CE0BEA"/>
    <w:rsid w:val="00CE0F19"/>
    <w:rsid w:val="00CE127A"/>
    <w:rsid w:val="00CE1283"/>
    <w:rsid w:val="00CE19D9"/>
    <w:rsid w:val="00CE1C09"/>
    <w:rsid w:val="00CE2193"/>
    <w:rsid w:val="00CE21D8"/>
    <w:rsid w:val="00CE2404"/>
    <w:rsid w:val="00CE2645"/>
    <w:rsid w:val="00CE2B6D"/>
    <w:rsid w:val="00CE3019"/>
    <w:rsid w:val="00CE31E4"/>
    <w:rsid w:val="00CE31EF"/>
    <w:rsid w:val="00CE3373"/>
    <w:rsid w:val="00CE340C"/>
    <w:rsid w:val="00CE3755"/>
    <w:rsid w:val="00CE3885"/>
    <w:rsid w:val="00CE3995"/>
    <w:rsid w:val="00CE4006"/>
    <w:rsid w:val="00CE4132"/>
    <w:rsid w:val="00CE442D"/>
    <w:rsid w:val="00CE4924"/>
    <w:rsid w:val="00CE492B"/>
    <w:rsid w:val="00CE49B6"/>
    <w:rsid w:val="00CE4AAD"/>
    <w:rsid w:val="00CE50DE"/>
    <w:rsid w:val="00CE5A24"/>
    <w:rsid w:val="00CE5CAD"/>
    <w:rsid w:val="00CE6046"/>
    <w:rsid w:val="00CE6281"/>
    <w:rsid w:val="00CE62BE"/>
    <w:rsid w:val="00CE62D6"/>
    <w:rsid w:val="00CE64D8"/>
    <w:rsid w:val="00CE6693"/>
    <w:rsid w:val="00CE68DB"/>
    <w:rsid w:val="00CE6A10"/>
    <w:rsid w:val="00CE6AB7"/>
    <w:rsid w:val="00CE738A"/>
    <w:rsid w:val="00CE7D9F"/>
    <w:rsid w:val="00CE7DE1"/>
    <w:rsid w:val="00CF04CC"/>
    <w:rsid w:val="00CF078F"/>
    <w:rsid w:val="00CF0E49"/>
    <w:rsid w:val="00CF1524"/>
    <w:rsid w:val="00CF21F8"/>
    <w:rsid w:val="00CF2390"/>
    <w:rsid w:val="00CF2744"/>
    <w:rsid w:val="00CF284A"/>
    <w:rsid w:val="00CF2B63"/>
    <w:rsid w:val="00CF2BA8"/>
    <w:rsid w:val="00CF3296"/>
    <w:rsid w:val="00CF33A8"/>
    <w:rsid w:val="00CF33F6"/>
    <w:rsid w:val="00CF3419"/>
    <w:rsid w:val="00CF3A52"/>
    <w:rsid w:val="00CF3FD1"/>
    <w:rsid w:val="00CF4088"/>
    <w:rsid w:val="00CF40B0"/>
    <w:rsid w:val="00CF413D"/>
    <w:rsid w:val="00CF49C5"/>
    <w:rsid w:val="00CF4AA7"/>
    <w:rsid w:val="00CF4ECB"/>
    <w:rsid w:val="00CF4F0E"/>
    <w:rsid w:val="00CF4FFB"/>
    <w:rsid w:val="00CF529B"/>
    <w:rsid w:val="00CF52AD"/>
    <w:rsid w:val="00CF5900"/>
    <w:rsid w:val="00CF5BF4"/>
    <w:rsid w:val="00CF5C2A"/>
    <w:rsid w:val="00CF5C5D"/>
    <w:rsid w:val="00CF6024"/>
    <w:rsid w:val="00CF6239"/>
    <w:rsid w:val="00CF63BD"/>
    <w:rsid w:val="00CF683A"/>
    <w:rsid w:val="00CF6B2D"/>
    <w:rsid w:val="00CF6F07"/>
    <w:rsid w:val="00CF71D1"/>
    <w:rsid w:val="00CF7A0E"/>
    <w:rsid w:val="00CF7DC6"/>
    <w:rsid w:val="00D007D4"/>
    <w:rsid w:val="00D00A16"/>
    <w:rsid w:val="00D00DAB"/>
    <w:rsid w:val="00D01494"/>
    <w:rsid w:val="00D01793"/>
    <w:rsid w:val="00D018EB"/>
    <w:rsid w:val="00D01BBC"/>
    <w:rsid w:val="00D01C63"/>
    <w:rsid w:val="00D01EC6"/>
    <w:rsid w:val="00D01EF6"/>
    <w:rsid w:val="00D024BB"/>
    <w:rsid w:val="00D02593"/>
    <w:rsid w:val="00D02AA6"/>
    <w:rsid w:val="00D02AD2"/>
    <w:rsid w:val="00D02BC3"/>
    <w:rsid w:val="00D031E1"/>
    <w:rsid w:val="00D035D3"/>
    <w:rsid w:val="00D035D6"/>
    <w:rsid w:val="00D03852"/>
    <w:rsid w:val="00D0392B"/>
    <w:rsid w:val="00D0396F"/>
    <w:rsid w:val="00D03987"/>
    <w:rsid w:val="00D042A2"/>
    <w:rsid w:val="00D045E5"/>
    <w:rsid w:val="00D04604"/>
    <w:rsid w:val="00D04667"/>
    <w:rsid w:val="00D05185"/>
    <w:rsid w:val="00D052AA"/>
    <w:rsid w:val="00D05CD8"/>
    <w:rsid w:val="00D05EEE"/>
    <w:rsid w:val="00D065F9"/>
    <w:rsid w:val="00D06748"/>
    <w:rsid w:val="00D06BFD"/>
    <w:rsid w:val="00D06CFD"/>
    <w:rsid w:val="00D076B4"/>
    <w:rsid w:val="00D078C5"/>
    <w:rsid w:val="00D106A2"/>
    <w:rsid w:val="00D107F7"/>
    <w:rsid w:val="00D10C67"/>
    <w:rsid w:val="00D111DC"/>
    <w:rsid w:val="00D1131A"/>
    <w:rsid w:val="00D11446"/>
    <w:rsid w:val="00D115C4"/>
    <w:rsid w:val="00D11F79"/>
    <w:rsid w:val="00D126BC"/>
    <w:rsid w:val="00D129E4"/>
    <w:rsid w:val="00D12B93"/>
    <w:rsid w:val="00D12E1A"/>
    <w:rsid w:val="00D12FA9"/>
    <w:rsid w:val="00D1300D"/>
    <w:rsid w:val="00D130F4"/>
    <w:rsid w:val="00D134FD"/>
    <w:rsid w:val="00D13755"/>
    <w:rsid w:val="00D1388E"/>
    <w:rsid w:val="00D13B1D"/>
    <w:rsid w:val="00D13BF2"/>
    <w:rsid w:val="00D13D00"/>
    <w:rsid w:val="00D13D57"/>
    <w:rsid w:val="00D146C2"/>
    <w:rsid w:val="00D1485C"/>
    <w:rsid w:val="00D14AF8"/>
    <w:rsid w:val="00D14D76"/>
    <w:rsid w:val="00D15416"/>
    <w:rsid w:val="00D15679"/>
    <w:rsid w:val="00D15794"/>
    <w:rsid w:val="00D15CC7"/>
    <w:rsid w:val="00D15F87"/>
    <w:rsid w:val="00D15F95"/>
    <w:rsid w:val="00D166D2"/>
    <w:rsid w:val="00D167D8"/>
    <w:rsid w:val="00D16ED1"/>
    <w:rsid w:val="00D16F9C"/>
    <w:rsid w:val="00D17257"/>
    <w:rsid w:val="00D1773A"/>
    <w:rsid w:val="00D1778A"/>
    <w:rsid w:val="00D17D71"/>
    <w:rsid w:val="00D17F34"/>
    <w:rsid w:val="00D17FC1"/>
    <w:rsid w:val="00D2005E"/>
    <w:rsid w:val="00D20338"/>
    <w:rsid w:val="00D203D8"/>
    <w:rsid w:val="00D21EAF"/>
    <w:rsid w:val="00D2212E"/>
    <w:rsid w:val="00D22668"/>
    <w:rsid w:val="00D22922"/>
    <w:rsid w:val="00D23197"/>
    <w:rsid w:val="00D232E2"/>
    <w:rsid w:val="00D23377"/>
    <w:rsid w:val="00D23543"/>
    <w:rsid w:val="00D23814"/>
    <w:rsid w:val="00D23BC7"/>
    <w:rsid w:val="00D240F0"/>
    <w:rsid w:val="00D2420D"/>
    <w:rsid w:val="00D24452"/>
    <w:rsid w:val="00D2474D"/>
    <w:rsid w:val="00D24D29"/>
    <w:rsid w:val="00D25A9E"/>
    <w:rsid w:val="00D25CB7"/>
    <w:rsid w:val="00D25E1B"/>
    <w:rsid w:val="00D26746"/>
    <w:rsid w:val="00D26B16"/>
    <w:rsid w:val="00D27138"/>
    <w:rsid w:val="00D27191"/>
    <w:rsid w:val="00D2724C"/>
    <w:rsid w:val="00D27263"/>
    <w:rsid w:val="00D272F1"/>
    <w:rsid w:val="00D27958"/>
    <w:rsid w:val="00D27D31"/>
    <w:rsid w:val="00D307AF"/>
    <w:rsid w:val="00D30EE2"/>
    <w:rsid w:val="00D310AD"/>
    <w:rsid w:val="00D3123A"/>
    <w:rsid w:val="00D313CC"/>
    <w:rsid w:val="00D314FC"/>
    <w:rsid w:val="00D3162C"/>
    <w:rsid w:val="00D316BF"/>
    <w:rsid w:val="00D31748"/>
    <w:rsid w:val="00D319A5"/>
    <w:rsid w:val="00D31E58"/>
    <w:rsid w:val="00D31F3E"/>
    <w:rsid w:val="00D32210"/>
    <w:rsid w:val="00D328CA"/>
    <w:rsid w:val="00D339D5"/>
    <w:rsid w:val="00D33B2A"/>
    <w:rsid w:val="00D33D6D"/>
    <w:rsid w:val="00D33F88"/>
    <w:rsid w:val="00D345F8"/>
    <w:rsid w:val="00D34A74"/>
    <w:rsid w:val="00D34E31"/>
    <w:rsid w:val="00D3562C"/>
    <w:rsid w:val="00D356B1"/>
    <w:rsid w:val="00D357B6"/>
    <w:rsid w:val="00D35919"/>
    <w:rsid w:val="00D35B6F"/>
    <w:rsid w:val="00D362F0"/>
    <w:rsid w:val="00D36617"/>
    <w:rsid w:val="00D36AA0"/>
    <w:rsid w:val="00D36B0E"/>
    <w:rsid w:val="00D36C46"/>
    <w:rsid w:val="00D36E8F"/>
    <w:rsid w:val="00D37267"/>
    <w:rsid w:val="00D3740D"/>
    <w:rsid w:val="00D37774"/>
    <w:rsid w:val="00D37925"/>
    <w:rsid w:val="00D40205"/>
    <w:rsid w:val="00D40583"/>
    <w:rsid w:val="00D40646"/>
    <w:rsid w:val="00D40951"/>
    <w:rsid w:val="00D40D0E"/>
    <w:rsid w:val="00D40F2E"/>
    <w:rsid w:val="00D415AE"/>
    <w:rsid w:val="00D418D6"/>
    <w:rsid w:val="00D419DE"/>
    <w:rsid w:val="00D41B1C"/>
    <w:rsid w:val="00D41C22"/>
    <w:rsid w:val="00D42014"/>
    <w:rsid w:val="00D4209F"/>
    <w:rsid w:val="00D4250B"/>
    <w:rsid w:val="00D427ED"/>
    <w:rsid w:val="00D428D4"/>
    <w:rsid w:val="00D42CB6"/>
    <w:rsid w:val="00D42CEC"/>
    <w:rsid w:val="00D43181"/>
    <w:rsid w:val="00D4324E"/>
    <w:rsid w:val="00D432E8"/>
    <w:rsid w:val="00D4339C"/>
    <w:rsid w:val="00D43525"/>
    <w:rsid w:val="00D43BAF"/>
    <w:rsid w:val="00D43BE6"/>
    <w:rsid w:val="00D43F6E"/>
    <w:rsid w:val="00D446DA"/>
    <w:rsid w:val="00D44856"/>
    <w:rsid w:val="00D448B0"/>
    <w:rsid w:val="00D44EC2"/>
    <w:rsid w:val="00D44FC9"/>
    <w:rsid w:val="00D45467"/>
    <w:rsid w:val="00D458AF"/>
    <w:rsid w:val="00D45AA1"/>
    <w:rsid w:val="00D45B48"/>
    <w:rsid w:val="00D46979"/>
    <w:rsid w:val="00D472D7"/>
    <w:rsid w:val="00D474C2"/>
    <w:rsid w:val="00D47518"/>
    <w:rsid w:val="00D4761F"/>
    <w:rsid w:val="00D47F00"/>
    <w:rsid w:val="00D50098"/>
    <w:rsid w:val="00D502DE"/>
    <w:rsid w:val="00D50A27"/>
    <w:rsid w:val="00D50DA6"/>
    <w:rsid w:val="00D512FE"/>
    <w:rsid w:val="00D51AB2"/>
    <w:rsid w:val="00D51EC8"/>
    <w:rsid w:val="00D52137"/>
    <w:rsid w:val="00D522D3"/>
    <w:rsid w:val="00D52472"/>
    <w:rsid w:val="00D531D0"/>
    <w:rsid w:val="00D536AC"/>
    <w:rsid w:val="00D53C50"/>
    <w:rsid w:val="00D54997"/>
    <w:rsid w:val="00D54C46"/>
    <w:rsid w:val="00D54D26"/>
    <w:rsid w:val="00D54E39"/>
    <w:rsid w:val="00D55095"/>
    <w:rsid w:val="00D552FD"/>
    <w:rsid w:val="00D553AF"/>
    <w:rsid w:val="00D55786"/>
    <w:rsid w:val="00D55941"/>
    <w:rsid w:val="00D560A8"/>
    <w:rsid w:val="00D560B9"/>
    <w:rsid w:val="00D5636D"/>
    <w:rsid w:val="00D568FE"/>
    <w:rsid w:val="00D56993"/>
    <w:rsid w:val="00D56D97"/>
    <w:rsid w:val="00D56ED2"/>
    <w:rsid w:val="00D56ED6"/>
    <w:rsid w:val="00D56F15"/>
    <w:rsid w:val="00D57043"/>
    <w:rsid w:val="00D57A66"/>
    <w:rsid w:val="00D57E58"/>
    <w:rsid w:val="00D57FC9"/>
    <w:rsid w:val="00D605A1"/>
    <w:rsid w:val="00D609D6"/>
    <w:rsid w:val="00D60A9A"/>
    <w:rsid w:val="00D60C59"/>
    <w:rsid w:val="00D6104F"/>
    <w:rsid w:val="00D611D8"/>
    <w:rsid w:val="00D619AF"/>
    <w:rsid w:val="00D62098"/>
    <w:rsid w:val="00D6242B"/>
    <w:rsid w:val="00D628F2"/>
    <w:rsid w:val="00D6310B"/>
    <w:rsid w:val="00D6328F"/>
    <w:rsid w:val="00D63359"/>
    <w:rsid w:val="00D63B19"/>
    <w:rsid w:val="00D6442D"/>
    <w:rsid w:val="00D6473C"/>
    <w:rsid w:val="00D64A9B"/>
    <w:rsid w:val="00D64B38"/>
    <w:rsid w:val="00D64B51"/>
    <w:rsid w:val="00D64D5E"/>
    <w:rsid w:val="00D64FF9"/>
    <w:rsid w:val="00D65118"/>
    <w:rsid w:val="00D6528B"/>
    <w:rsid w:val="00D65335"/>
    <w:rsid w:val="00D653BF"/>
    <w:rsid w:val="00D653E2"/>
    <w:rsid w:val="00D65B04"/>
    <w:rsid w:val="00D6696B"/>
    <w:rsid w:val="00D66C74"/>
    <w:rsid w:val="00D66F6C"/>
    <w:rsid w:val="00D67773"/>
    <w:rsid w:val="00D67981"/>
    <w:rsid w:val="00D679EC"/>
    <w:rsid w:val="00D67BE2"/>
    <w:rsid w:val="00D67D14"/>
    <w:rsid w:val="00D700C6"/>
    <w:rsid w:val="00D70522"/>
    <w:rsid w:val="00D7079D"/>
    <w:rsid w:val="00D71428"/>
    <w:rsid w:val="00D714B8"/>
    <w:rsid w:val="00D71768"/>
    <w:rsid w:val="00D71E07"/>
    <w:rsid w:val="00D72090"/>
    <w:rsid w:val="00D7284A"/>
    <w:rsid w:val="00D73111"/>
    <w:rsid w:val="00D73263"/>
    <w:rsid w:val="00D73A80"/>
    <w:rsid w:val="00D7428A"/>
    <w:rsid w:val="00D743CD"/>
    <w:rsid w:val="00D746E9"/>
    <w:rsid w:val="00D7478F"/>
    <w:rsid w:val="00D74B89"/>
    <w:rsid w:val="00D74E61"/>
    <w:rsid w:val="00D751A5"/>
    <w:rsid w:val="00D75485"/>
    <w:rsid w:val="00D75639"/>
    <w:rsid w:val="00D75878"/>
    <w:rsid w:val="00D75959"/>
    <w:rsid w:val="00D76710"/>
    <w:rsid w:val="00D769A2"/>
    <w:rsid w:val="00D76BD7"/>
    <w:rsid w:val="00D7723F"/>
    <w:rsid w:val="00D77A1A"/>
    <w:rsid w:val="00D77F85"/>
    <w:rsid w:val="00D80070"/>
    <w:rsid w:val="00D80320"/>
    <w:rsid w:val="00D80659"/>
    <w:rsid w:val="00D80963"/>
    <w:rsid w:val="00D80A30"/>
    <w:rsid w:val="00D814D2"/>
    <w:rsid w:val="00D816C9"/>
    <w:rsid w:val="00D819BA"/>
    <w:rsid w:val="00D820E3"/>
    <w:rsid w:val="00D826CE"/>
    <w:rsid w:val="00D82D19"/>
    <w:rsid w:val="00D82E96"/>
    <w:rsid w:val="00D832D9"/>
    <w:rsid w:val="00D8370A"/>
    <w:rsid w:val="00D844FD"/>
    <w:rsid w:val="00D84B0F"/>
    <w:rsid w:val="00D857EE"/>
    <w:rsid w:val="00D85836"/>
    <w:rsid w:val="00D859E6"/>
    <w:rsid w:val="00D85C03"/>
    <w:rsid w:val="00D864B2"/>
    <w:rsid w:val="00D865B4"/>
    <w:rsid w:val="00D86771"/>
    <w:rsid w:val="00D86F52"/>
    <w:rsid w:val="00D878DF"/>
    <w:rsid w:val="00D87B64"/>
    <w:rsid w:val="00D87BC8"/>
    <w:rsid w:val="00D908D0"/>
    <w:rsid w:val="00D9095F"/>
    <w:rsid w:val="00D90D5A"/>
    <w:rsid w:val="00D914D7"/>
    <w:rsid w:val="00D914EA"/>
    <w:rsid w:val="00D91595"/>
    <w:rsid w:val="00D9197A"/>
    <w:rsid w:val="00D91EA0"/>
    <w:rsid w:val="00D93431"/>
    <w:rsid w:val="00D937E0"/>
    <w:rsid w:val="00D93B26"/>
    <w:rsid w:val="00D93D30"/>
    <w:rsid w:val="00D94079"/>
    <w:rsid w:val="00D94091"/>
    <w:rsid w:val="00D94610"/>
    <w:rsid w:val="00D94728"/>
    <w:rsid w:val="00D94A6F"/>
    <w:rsid w:val="00D94BE4"/>
    <w:rsid w:val="00D9523E"/>
    <w:rsid w:val="00D95B03"/>
    <w:rsid w:val="00D95B57"/>
    <w:rsid w:val="00D961C5"/>
    <w:rsid w:val="00D96953"/>
    <w:rsid w:val="00D96BCA"/>
    <w:rsid w:val="00D96CC1"/>
    <w:rsid w:val="00D96EA1"/>
    <w:rsid w:val="00DA0A25"/>
    <w:rsid w:val="00DA0B64"/>
    <w:rsid w:val="00DA0BC9"/>
    <w:rsid w:val="00DA0FA6"/>
    <w:rsid w:val="00DA1373"/>
    <w:rsid w:val="00DA1630"/>
    <w:rsid w:val="00DA1923"/>
    <w:rsid w:val="00DA1CEB"/>
    <w:rsid w:val="00DA1E38"/>
    <w:rsid w:val="00DA22CA"/>
    <w:rsid w:val="00DA268F"/>
    <w:rsid w:val="00DA27AC"/>
    <w:rsid w:val="00DA3009"/>
    <w:rsid w:val="00DA3218"/>
    <w:rsid w:val="00DA32D4"/>
    <w:rsid w:val="00DA352E"/>
    <w:rsid w:val="00DA3578"/>
    <w:rsid w:val="00DA37FF"/>
    <w:rsid w:val="00DA39B6"/>
    <w:rsid w:val="00DA3D1E"/>
    <w:rsid w:val="00DA3D5E"/>
    <w:rsid w:val="00DA3FE0"/>
    <w:rsid w:val="00DA42D5"/>
    <w:rsid w:val="00DA4760"/>
    <w:rsid w:val="00DA4DF6"/>
    <w:rsid w:val="00DA50F9"/>
    <w:rsid w:val="00DA5DAC"/>
    <w:rsid w:val="00DA5F17"/>
    <w:rsid w:val="00DA6210"/>
    <w:rsid w:val="00DA666A"/>
    <w:rsid w:val="00DA6B62"/>
    <w:rsid w:val="00DA6D6E"/>
    <w:rsid w:val="00DA6DF0"/>
    <w:rsid w:val="00DA7399"/>
    <w:rsid w:val="00DA74FD"/>
    <w:rsid w:val="00DA781F"/>
    <w:rsid w:val="00DA7C8E"/>
    <w:rsid w:val="00DB0796"/>
    <w:rsid w:val="00DB0C1F"/>
    <w:rsid w:val="00DB0D0E"/>
    <w:rsid w:val="00DB1119"/>
    <w:rsid w:val="00DB1399"/>
    <w:rsid w:val="00DB156E"/>
    <w:rsid w:val="00DB15CF"/>
    <w:rsid w:val="00DB2098"/>
    <w:rsid w:val="00DB20A1"/>
    <w:rsid w:val="00DB2114"/>
    <w:rsid w:val="00DB267E"/>
    <w:rsid w:val="00DB28A8"/>
    <w:rsid w:val="00DB2ADE"/>
    <w:rsid w:val="00DB3662"/>
    <w:rsid w:val="00DB3803"/>
    <w:rsid w:val="00DB3847"/>
    <w:rsid w:val="00DB3A61"/>
    <w:rsid w:val="00DB3B6D"/>
    <w:rsid w:val="00DB3F46"/>
    <w:rsid w:val="00DB40C6"/>
    <w:rsid w:val="00DB49A2"/>
    <w:rsid w:val="00DB528E"/>
    <w:rsid w:val="00DB580F"/>
    <w:rsid w:val="00DB5BA3"/>
    <w:rsid w:val="00DB5D9E"/>
    <w:rsid w:val="00DB5F01"/>
    <w:rsid w:val="00DB63EF"/>
    <w:rsid w:val="00DB6848"/>
    <w:rsid w:val="00DB6B3B"/>
    <w:rsid w:val="00DB6BCA"/>
    <w:rsid w:val="00DB6D9B"/>
    <w:rsid w:val="00DB7089"/>
    <w:rsid w:val="00DB7B90"/>
    <w:rsid w:val="00DB7BC6"/>
    <w:rsid w:val="00DC012E"/>
    <w:rsid w:val="00DC07C0"/>
    <w:rsid w:val="00DC096A"/>
    <w:rsid w:val="00DC0A53"/>
    <w:rsid w:val="00DC0B98"/>
    <w:rsid w:val="00DC11C2"/>
    <w:rsid w:val="00DC17F2"/>
    <w:rsid w:val="00DC2172"/>
    <w:rsid w:val="00DC2220"/>
    <w:rsid w:val="00DC349A"/>
    <w:rsid w:val="00DC3B44"/>
    <w:rsid w:val="00DC3BF3"/>
    <w:rsid w:val="00DC4046"/>
    <w:rsid w:val="00DC40E4"/>
    <w:rsid w:val="00DC4873"/>
    <w:rsid w:val="00DC49C0"/>
    <w:rsid w:val="00DC4F1F"/>
    <w:rsid w:val="00DC575A"/>
    <w:rsid w:val="00DC58A1"/>
    <w:rsid w:val="00DC5B3F"/>
    <w:rsid w:val="00DC5C6C"/>
    <w:rsid w:val="00DC5F07"/>
    <w:rsid w:val="00DC6097"/>
    <w:rsid w:val="00DC65B2"/>
    <w:rsid w:val="00DC717E"/>
    <w:rsid w:val="00DC7457"/>
    <w:rsid w:val="00DC74FA"/>
    <w:rsid w:val="00DC7B5A"/>
    <w:rsid w:val="00DC7D0F"/>
    <w:rsid w:val="00DC7E3C"/>
    <w:rsid w:val="00DD06AB"/>
    <w:rsid w:val="00DD07E7"/>
    <w:rsid w:val="00DD10E8"/>
    <w:rsid w:val="00DD19B8"/>
    <w:rsid w:val="00DD1D12"/>
    <w:rsid w:val="00DD2ED7"/>
    <w:rsid w:val="00DD326F"/>
    <w:rsid w:val="00DD3975"/>
    <w:rsid w:val="00DD39BA"/>
    <w:rsid w:val="00DD3AAE"/>
    <w:rsid w:val="00DD3FEB"/>
    <w:rsid w:val="00DD4601"/>
    <w:rsid w:val="00DD4795"/>
    <w:rsid w:val="00DD4CE1"/>
    <w:rsid w:val="00DD4CE3"/>
    <w:rsid w:val="00DD53B8"/>
    <w:rsid w:val="00DD54AF"/>
    <w:rsid w:val="00DD5CAE"/>
    <w:rsid w:val="00DD6978"/>
    <w:rsid w:val="00DD6DA8"/>
    <w:rsid w:val="00DD7131"/>
    <w:rsid w:val="00DD72EC"/>
    <w:rsid w:val="00DD735A"/>
    <w:rsid w:val="00DD75A7"/>
    <w:rsid w:val="00DD76AC"/>
    <w:rsid w:val="00DD7C16"/>
    <w:rsid w:val="00DE01E2"/>
    <w:rsid w:val="00DE02F4"/>
    <w:rsid w:val="00DE0B13"/>
    <w:rsid w:val="00DE0CB5"/>
    <w:rsid w:val="00DE1588"/>
    <w:rsid w:val="00DE16C7"/>
    <w:rsid w:val="00DE182E"/>
    <w:rsid w:val="00DE1BC2"/>
    <w:rsid w:val="00DE1C47"/>
    <w:rsid w:val="00DE1FCD"/>
    <w:rsid w:val="00DE262E"/>
    <w:rsid w:val="00DE2815"/>
    <w:rsid w:val="00DE2829"/>
    <w:rsid w:val="00DE28AF"/>
    <w:rsid w:val="00DE29F3"/>
    <w:rsid w:val="00DE312D"/>
    <w:rsid w:val="00DE3281"/>
    <w:rsid w:val="00DE334B"/>
    <w:rsid w:val="00DE37A5"/>
    <w:rsid w:val="00DE383B"/>
    <w:rsid w:val="00DE42C6"/>
    <w:rsid w:val="00DE44FC"/>
    <w:rsid w:val="00DE4BD8"/>
    <w:rsid w:val="00DE4F94"/>
    <w:rsid w:val="00DE5680"/>
    <w:rsid w:val="00DE57DF"/>
    <w:rsid w:val="00DE6379"/>
    <w:rsid w:val="00DE638C"/>
    <w:rsid w:val="00DE6BFE"/>
    <w:rsid w:val="00DE6E4E"/>
    <w:rsid w:val="00DE7195"/>
    <w:rsid w:val="00DE7603"/>
    <w:rsid w:val="00DE7609"/>
    <w:rsid w:val="00DE79C7"/>
    <w:rsid w:val="00DE7B03"/>
    <w:rsid w:val="00DF0039"/>
    <w:rsid w:val="00DF05DD"/>
    <w:rsid w:val="00DF0676"/>
    <w:rsid w:val="00DF0812"/>
    <w:rsid w:val="00DF0AB5"/>
    <w:rsid w:val="00DF0D53"/>
    <w:rsid w:val="00DF1536"/>
    <w:rsid w:val="00DF15C2"/>
    <w:rsid w:val="00DF17CF"/>
    <w:rsid w:val="00DF1C65"/>
    <w:rsid w:val="00DF1D2F"/>
    <w:rsid w:val="00DF2280"/>
    <w:rsid w:val="00DF26A2"/>
    <w:rsid w:val="00DF29EB"/>
    <w:rsid w:val="00DF2B96"/>
    <w:rsid w:val="00DF2E5D"/>
    <w:rsid w:val="00DF2F00"/>
    <w:rsid w:val="00DF32F0"/>
    <w:rsid w:val="00DF349E"/>
    <w:rsid w:val="00DF3664"/>
    <w:rsid w:val="00DF379D"/>
    <w:rsid w:val="00DF39E3"/>
    <w:rsid w:val="00DF3BC0"/>
    <w:rsid w:val="00DF3D1D"/>
    <w:rsid w:val="00DF3D24"/>
    <w:rsid w:val="00DF3DD6"/>
    <w:rsid w:val="00DF3E94"/>
    <w:rsid w:val="00DF4693"/>
    <w:rsid w:val="00DF4CF7"/>
    <w:rsid w:val="00DF4E6F"/>
    <w:rsid w:val="00DF505F"/>
    <w:rsid w:val="00DF5944"/>
    <w:rsid w:val="00DF5973"/>
    <w:rsid w:val="00DF5CB5"/>
    <w:rsid w:val="00DF5EED"/>
    <w:rsid w:val="00DF657D"/>
    <w:rsid w:val="00DF660A"/>
    <w:rsid w:val="00DF663E"/>
    <w:rsid w:val="00DF6805"/>
    <w:rsid w:val="00DF6856"/>
    <w:rsid w:val="00DF6A05"/>
    <w:rsid w:val="00DF6C12"/>
    <w:rsid w:val="00DF713B"/>
    <w:rsid w:val="00DF794D"/>
    <w:rsid w:val="00E002B6"/>
    <w:rsid w:val="00E002EA"/>
    <w:rsid w:val="00E004BC"/>
    <w:rsid w:val="00E0051C"/>
    <w:rsid w:val="00E00817"/>
    <w:rsid w:val="00E0092A"/>
    <w:rsid w:val="00E00970"/>
    <w:rsid w:val="00E00E03"/>
    <w:rsid w:val="00E01274"/>
    <w:rsid w:val="00E017E3"/>
    <w:rsid w:val="00E01EA8"/>
    <w:rsid w:val="00E01FC8"/>
    <w:rsid w:val="00E0201F"/>
    <w:rsid w:val="00E02165"/>
    <w:rsid w:val="00E021CC"/>
    <w:rsid w:val="00E03216"/>
    <w:rsid w:val="00E03242"/>
    <w:rsid w:val="00E0368A"/>
    <w:rsid w:val="00E03823"/>
    <w:rsid w:val="00E038A1"/>
    <w:rsid w:val="00E03B05"/>
    <w:rsid w:val="00E03F17"/>
    <w:rsid w:val="00E03FFC"/>
    <w:rsid w:val="00E04181"/>
    <w:rsid w:val="00E042A4"/>
    <w:rsid w:val="00E04995"/>
    <w:rsid w:val="00E050E8"/>
    <w:rsid w:val="00E051E3"/>
    <w:rsid w:val="00E05B68"/>
    <w:rsid w:val="00E05D34"/>
    <w:rsid w:val="00E05E6A"/>
    <w:rsid w:val="00E065C1"/>
    <w:rsid w:val="00E06831"/>
    <w:rsid w:val="00E073AC"/>
    <w:rsid w:val="00E07528"/>
    <w:rsid w:val="00E07782"/>
    <w:rsid w:val="00E077EE"/>
    <w:rsid w:val="00E07CAA"/>
    <w:rsid w:val="00E07F4C"/>
    <w:rsid w:val="00E10A0D"/>
    <w:rsid w:val="00E10CC8"/>
    <w:rsid w:val="00E10CEF"/>
    <w:rsid w:val="00E10E59"/>
    <w:rsid w:val="00E11010"/>
    <w:rsid w:val="00E112C5"/>
    <w:rsid w:val="00E11300"/>
    <w:rsid w:val="00E11D85"/>
    <w:rsid w:val="00E11E37"/>
    <w:rsid w:val="00E1207C"/>
    <w:rsid w:val="00E120F8"/>
    <w:rsid w:val="00E1238F"/>
    <w:rsid w:val="00E12780"/>
    <w:rsid w:val="00E12DD1"/>
    <w:rsid w:val="00E12E6A"/>
    <w:rsid w:val="00E13401"/>
    <w:rsid w:val="00E14469"/>
    <w:rsid w:val="00E149F1"/>
    <w:rsid w:val="00E14AF4"/>
    <w:rsid w:val="00E14D82"/>
    <w:rsid w:val="00E15D62"/>
    <w:rsid w:val="00E15F77"/>
    <w:rsid w:val="00E16051"/>
    <w:rsid w:val="00E16318"/>
    <w:rsid w:val="00E163A0"/>
    <w:rsid w:val="00E16423"/>
    <w:rsid w:val="00E165D7"/>
    <w:rsid w:val="00E168E1"/>
    <w:rsid w:val="00E16C4E"/>
    <w:rsid w:val="00E16E4F"/>
    <w:rsid w:val="00E16F5C"/>
    <w:rsid w:val="00E16FCC"/>
    <w:rsid w:val="00E173D2"/>
    <w:rsid w:val="00E175FE"/>
    <w:rsid w:val="00E17965"/>
    <w:rsid w:val="00E200C6"/>
    <w:rsid w:val="00E20256"/>
    <w:rsid w:val="00E202FE"/>
    <w:rsid w:val="00E2052C"/>
    <w:rsid w:val="00E210C5"/>
    <w:rsid w:val="00E211A8"/>
    <w:rsid w:val="00E2130E"/>
    <w:rsid w:val="00E21DFA"/>
    <w:rsid w:val="00E221BA"/>
    <w:rsid w:val="00E222C8"/>
    <w:rsid w:val="00E225AD"/>
    <w:rsid w:val="00E22BC1"/>
    <w:rsid w:val="00E22BE3"/>
    <w:rsid w:val="00E22EB6"/>
    <w:rsid w:val="00E22F38"/>
    <w:rsid w:val="00E23AE2"/>
    <w:rsid w:val="00E23B20"/>
    <w:rsid w:val="00E23BD5"/>
    <w:rsid w:val="00E23BF4"/>
    <w:rsid w:val="00E23DF5"/>
    <w:rsid w:val="00E23E92"/>
    <w:rsid w:val="00E2476F"/>
    <w:rsid w:val="00E249E8"/>
    <w:rsid w:val="00E24CA9"/>
    <w:rsid w:val="00E260BA"/>
    <w:rsid w:val="00E266CB"/>
    <w:rsid w:val="00E2671A"/>
    <w:rsid w:val="00E2671D"/>
    <w:rsid w:val="00E268CD"/>
    <w:rsid w:val="00E270BC"/>
    <w:rsid w:val="00E27371"/>
    <w:rsid w:val="00E277B7"/>
    <w:rsid w:val="00E27D28"/>
    <w:rsid w:val="00E30013"/>
    <w:rsid w:val="00E30194"/>
    <w:rsid w:val="00E30725"/>
    <w:rsid w:val="00E308EE"/>
    <w:rsid w:val="00E312C6"/>
    <w:rsid w:val="00E3185C"/>
    <w:rsid w:val="00E31AB3"/>
    <w:rsid w:val="00E31D7E"/>
    <w:rsid w:val="00E32019"/>
    <w:rsid w:val="00E323C6"/>
    <w:rsid w:val="00E3245F"/>
    <w:rsid w:val="00E326C5"/>
    <w:rsid w:val="00E337FE"/>
    <w:rsid w:val="00E339B7"/>
    <w:rsid w:val="00E33AD2"/>
    <w:rsid w:val="00E34078"/>
    <w:rsid w:val="00E3415E"/>
    <w:rsid w:val="00E3429A"/>
    <w:rsid w:val="00E34C9F"/>
    <w:rsid w:val="00E34FB1"/>
    <w:rsid w:val="00E3506E"/>
    <w:rsid w:val="00E35091"/>
    <w:rsid w:val="00E350F6"/>
    <w:rsid w:val="00E35C03"/>
    <w:rsid w:val="00E35CB9"/>
    <w:rsid w:val="00E3603B"/>
    <w:rsid w:val="00E36142"/>
    <w:rsid w:val="00E362E0"/>
    <w:rsid w:val="00E36B79"/>
    <w:rsid w:val="00E36BC0"/>
    <w:rsid w:val="00E36C14"/>
    <w:rsid w:val="00E3770F"/>
    <w:rsid w:val="00E37CC8"/>
    <w:rsid w:val="00E37F64"/>
    <w:rsid w:val="00E402D3"/>
    <w:rsid w:val="00E404D1"/>
    <w:rsid w:val="00E40AA6"/>
    <w:rsid w:val="00E40D4D"/>
    <w:rsid w:val="00E40F4F"/>
    <w:rsid w:val="00E40F9C"/>
    <w:rsid w:val="00E4105A"/>
    <w:rsid w:val="00E41074"/>
    <w:rsid w:val="00E41354"/>
    <w:rsid w:val="00E414F5"/>
    <w:rsid w:val="00E41C52"/>
    <w:rsid w:val="00E420EB"/>
    <w:rsid w:val="00E42454"/>
    <w:rsid w:val="00E4262E"/>
    <w:rsid w:val="00E42F51"/>
    <w:rsid w:val="00E42F7B"/>
    <w:rsid w:val="00E43613"/>
    <w:rsid w:val="00E43896"/>
    <w:rsid w:val="00E4404C"/>
    <w:rsid w:val="00E440D2"/>
    <w:rsid w:val="00E44313"/>
    <w:rsid w:val="00E443E2"/>
    <w:rsid w:val="00E4460C"/>
    <w:rsid w:val="00E44679"/>
    <w:rsid w:val="00E4492F"/>
    <w:rsid w:val="00E44EAD"/>
    <w:rsid w:val="00E45068"/>
    <w:rsid w:val="00E4548A"/>
    <w:rsid w:val="00E4564C"/>
    <w:rsid w:val="00E457E8"/>
    <w:rsid w:val="00E45945"/>
    <w:rsid w:val="00E45CA2"/>
    <w:rsid w:val="00E45EA7"/>
    <w:rsid w:val="00E4678F"/>
    <w:rsid w:val="00E46B20"/>
    <w:rsid w:val="00E46E90"/>
    <w:rsid w:val="00E47239"/>
    <w:rsid w:val="00E479E4"/>
    <w:rsid w:val="00E47F4E"/>
    <w:rsid w:val="00E50757"/>
    <w:rsid w:val="00E509A6"/>
    <w:rsid w:val="00E50B7A"/>
    <w:rsid w:val="00E5110A"/>
    <w:rsid w:val="00E516CF"/>
    <w:rsid w:val="00E51B39"/>
    <w:rsid w:val="00E51D93"/>
    <w:rsid w:val="00E51FBD"/>
    <w:rsid w:val="00E52075"/>
    <w:rsid w:val="00E52A87"/>
    <w:rsid w:val="00E52F73"/>
    <w:rsid w:val="00E532EF"/>
    <w:rsid w:val="00E53542"/>
    <w:rsid w:val="00E53752"/>
    <w:rsid w:val="00E5404B"/>
    <w:rsid w:val="00E54480"/>
    <w:rsid w:val="00E5477E"/>
    <w:rsid w:val="00E549B7"/>
    <w:rsid w:val="00E549BF"/>
    <w:rsid w:val="00E54F8D"/>
    <w:rsid w:val="00E55226"/>
    <w:rsid w:val="00E55EAC"/>
    <w:rsid w:val="00E56096"/>
    <w:rsid w:val="00E560EF"/>
    <w:rsid w:val="00E5654F"/>
    <w:rsid w:val="00E56FCA"/>
    <w:rsid w:val="00E57BFC"/>
    <w:rsid w:val="00E57C20"/>
    <w:rsid w:val="00E60002"/>
    <w:rsid w:val="00E6004E"/>
    <w:rsid w:val="00E603B1"/>
    <w:rsid w:val="00E606FF"/>
    <w:rsid w:val="00E6080B"/>
    <w:rsid w:val="00E615FC"/>
    <w:rsid w:val="00E61AEE"/>
    <w:rsid w:val="00E61C6E"/>
    <w:rsid w:val="00E62119"/>
    <w:rsid w:val="00E62247"/>
    <w:rsid w:val="00E62420"/>
    <w:rsid w:val="00E62FD1"/>
    <w:rsid w:val="00E630FF"/>
    <w:rsid w:val="00E637E5"/>
    <w:rsid w:val="00E63961"/>
    <w:rsid w:val="00E63A50"/>
    <w:rsid w:val="00E63BFD"/>
    <w:rsid w:val="00E63C24"/>
    <w:rsid w:val="00E63CC4"/>
    <w:rsid w:val="00E63F86"/>
    <w:rsid w:val="00E64070"/>
    <w:rsid w:val="00E641D4"/>
    <w:rsid w:val="00E64280"/>
    <w:rsid w:val="00E647A6"/>
    <w:rsid w:val="00E64C55"/>
    <w:rsid w:val="00E6531C"/>
    <w:rsid w:val="00E656B7"/>
    <w:rsid w:val="00E656D6"/>
    <w:rsid w:val="00E6598D"/>
    <w:rsid w:val="00E65D28"/>
    <w:rsid w:val="00E65F4D"/>
    <w:rsid w:val="00E66317"/>
    <w:rsid w:val="00E66CB3"/>
    <w:rsid w:val="00E66F40"/>
    <w:rsid w:val="00E6716D"/>
    <w:rsid w:val="00E672E8"/>
    <w:rsid w:val="00E67D2C"/>
    <w:rsid w:val="00E67EFE"/>
    <w:rsid w:val="00E7026A"/>
    <w:rsid w:val="00E7036C"/>
    <w:rsid w:val="00E705D2"/>
    <w:rsid w:val="00E70834"/>
    <w:rsid w:val="00E70BC2"/>
    <w:rsid w:val="00E70BDD"/>
    <w:rsid w:val="00E70D2A"/>
    <w:rsid w:val="00E70D4E"/>
    <w:rsid w:val="00E7153A"/>
    <w:rsid w:val="00E717C6"/>
    <w:rsid w:val="00E718D0"/>
    <w:rsid w:val="00E71933"/>
    <w:rsid w:val="00E7198C"/>
    <w:rsid w:val="00E71D19"/>
    <w:rsid w:val="00E73073"/>
    <w:rsid w:val="00E732C7"/>
    <w:rsid w:val="00E73A56"/>
    <w:rsid w:val="00E73DFC"/>
    <w:rsid w:val="00E7419D"/>
    <w:rsid w:val="00E74396"/>
    <w:rsid w:val="00E74465"/>
    <w:rsid w:val="00E7460E"/>
    <w:rsid w:val="00E74A5D"/>
    <w:rsid w:val="00E7578F"/>
    <w:rsid w:val="00E757FD"/>
    <w:rsid w:val="00E75CA0"/>
    <w:rsid w:val="00E765D4"/>
    <w:rsid w:val="00E76EAE"/>
    <w:rsid w:val="00E770C3"/>
    <w:rsid w:val="00E77906"/>
    <w:rsid w:val="00E77968"/>
    <w:rsid w:val="00E77D1F"/>
    <w:rsid w:val="00E77F6D"/>
    <w:rsid w:val="00E77FC4"/>
    <w:rsid w:val="00E80016"/>
    <w:rsid w:val="00E80FD4"/>
    <w:rsid w:val="00E8108C"/>
    <w:rsid w:val="00E8110C"/>
    <w:rsid w:val="00E81867"/>
    <w:rsid w:val="00E82447"/>
    <w:rsid w:val="00E8262C"/>
    <w:rsid w:val="00E82824"/>
    <w:rsid w:val="00E82963"/>
    <w:rsid w:val="00E82B9F"/>
    <w:rsid w:val="00E82CDB"/>
    <w:rsid w:val="00E82E39"/>
    <w:rsid w:val="00E82EF8"/>
    <w:rsid w:val="00E8324B"/>
    <w:rsid w:val="00E832BB"/>
    <w:rsid w:val="00E835DA"/>
    <w:rsid w:val="00E839D2"/>
    <w:rsid w:val="00E839FE"/>
    <w:rsid w:val="00E83B75"/>
    <w:rsid w:val="00E842FA"/>
    <w:rsid w:val="00E84406"/>
    <w:rsid w:val="00E844A8"/>
    <w:rsid w:val="00E849A1"/>
    <w:rsid w:val="00E84CA8"/>
    <w:rsid w:val="00E84E51"/>
    <w:rsid w:val="00E85179"/>
    <w:rsid w:val="00E85342"/>
    <w:rsid w:val="00E85832"/>
    <w:rsid w:val="00E85BA2"/>
    <w:rsid w:val="00E86111"/>
    <w:rsid w:val="00E86288"/>
    <w:rsid w:val="00E86E21"/>
    <w:rsid w:val="00E86E2C"/>
    <w:rsid w:val="00E87419"/>
    <w:rsid w:val="00E8748D"/>
    <w:rsid w:val="00E87747"/>
    <w:rsid w:val="00E87D50"/>
    <w:rsid w:val="00E87FF8"/>
    <w:rsid w:val="00E90491"/>
    <w:rsid w:val="00E9086A"/>
    <w:rsid w:val="00E90C63"/>
    <w:rsid w:val="00E91194"/>
    <w:rsid w:val="00E91533"/>
    <w:rsid w:val="00E915B1"/>
    <w:rsid w:val="00E9168A"/>
    <w:rsid w:val="00E92092"/>
    <w:rsid w:val="00E92E2E"/>
    <w:rsid w:val="00E937BC"/>
    <w:rsid w:val="00E93859"/>
    <w:rsid w:val="00E93A6F"/>
    <w:rsid w:val="00E93CA9"/>
    <w:rsid w:val="00E93F22"/>
    <w:rsid w:val="00E94060"/>
    <w:rsid w:val="00E94740"/>
    <w:rsid w:val="00E9488F"/>
    <w:rsid w:val="00E94EBC"/>
    <w:rsid w:val="00E95130"/>
    <w:rsid w:val="00E95246"/>
    <w:rsid w:val="00E953A8"/>
    <w:rsid w:val="00E954AE"/>
    <w:rsid w:val="00E95599"/>
    <w:rsid w:val="00E955B0"/>
    <w:rsid w:val="00E958D0"/>
    <w:rsid w:val="00E968D0"/>
    <w:rsid w:val="00E96994"/>
    <w:rsid w:val="00E96B8F"/>
    <w:rsid w:val="00E9784E"/>
    <w:rsid w:val="00E97A89"/>
    <w:rsid w:val="00EA0066"/>
    <w:rsid w:val="00EA00E2"/>
    <w:rsid w:val="00EA047B"/>
    <w:rsid w:val="00EA0493"/>
    <w:rsid w:val="00EA0846"/>
    <w:rsid w:val="00EA08DB"/>
    <w:rsid w:val="00EA0A40"/>
    <w:rsid w:val="00EA0D31"/>
    <w:rsid w:val="00EA117D"/>
    <w:rsid w:val="00EA11EB"/>
    <w:rsid w:val="00EA13FE"/>
    <w:rsid w:val="00EA1543"/>
    <w:rsid w:val="00EA172D"/>
    <w:rsid w:val="00EA1849"/>
    <w:rsid w:val="00EA19FE"/>
    <w:rsid w:val="00EA1CB5"/>
    <w:rsid w:val="00EA1D6D"/>
    <w:rsid w:val="00EA223A"/>
    <w:rsid w:val="00EA2428"/>
    <w:rsid w:val="00EA29E0"/>
    <w:rsid w:val="00EA2D4C"/>
    <w:rsid w:val="00EA3650"/>
    <w:rsid w:val="00EA3810"/>
    <w:rsid w:val="00EA3BD9"/>
    <w:rsid w:val="00EA3D12"/>
    <w:rsid w:val="00EA47FF"/>
    <w:rsid w:val="00EA4966"/>
    <w:rsid w:val="00EA4A75"/>
    <w:rsid w:val="00EA4C1E"/>
    <w:rsid w:val="00EA5260"/>
    <w:rsid w:val="00EA5418"/>
    <w:rsid w:val="00EA574C"/>
    <w:rsid w:val="00EA5768"/>
    <w:rsid w:val="00EA5A8C"/>
    <w:rsid w:val="00EA61ED"/>
    <w:rsid w:val="00EA6683"/>
    <w:rsid w:val="00EA76F9"/>
    <w:rsid w:val="00EA786C"/>
    <w:rsid w:val="00EA7E01"/>
    <w:rsid w:val="00EB1350"/>
    <w:rsid w:val="00EB1992"/>
    <w:rsid w:val="00EB1D7C"/>
    <w:rsid w:val="00EB1F65"/>
    <w:rsid w:val="00EB21F9"/>
    <w:rsid w:val="00EB2254"/>
    <w:rsid w:val="00EB23CC"/>
    <w:rsid w:val="00EB25F4"/>
    <w:rsid w:val="00EB282E"/>
    <w:rsid w:val="00EB2C44"/>
    <w:rsid w:val="00EB2E43"/>
    <w:rsid w:val="00EB3386"/>
    <w:rsid w:val="00EB355A"/>
    <w:rsid w:val="00EB36A4"/>
    <w:rsid w:val="00EB370D"/>
    <w:rsid w:val="00EB3AD0"/>
    <w:rsid w:val="00EB41C2"/>
    <w:rsid w:val="00EB4284"/>
    <w:rsid w:val="00EB42F2"/>
    <w:rsid w:val="00EB43DC"/>
    <w:rsid w:val="00EB4463"/>
    <w:rsid w:val="00EB44F5"/>
    <w:rsid w:val="00EB4D64"/>
    <w:rsid w:val="00EB537C"/>
    <w:rsid w:val="00EB54A2"/>
    <w:rsid w:val="00EB550F"/>
    <w:rsid w:val="00EB5627"/>
    <w:rsid w:val="00EB5675"/>
    <w:rsid w:val="00EB59BC"/>
    <w:rsid w:val="00EB59C1"/>
    <w:rsid w:val="00EB59EA"/>
    <w:rsid w:val="00EB689F"/>
    <w:rsid w:val="00EB7391"/>
    <w:rsid w:val="00EB7A17"/>
    <w:rsid w:val="00EB7A2C"/>
    <w:rsid w:val="00EB7CAC"/>
    <w:rsid w:val="00EB7E79"/>
    <w:rsid w:val="00EB7F27"/>
    <w:rsid w:val="00EC009B"/>
    <w:rsid w:val="00EC0237"/>
    <w:rsid w:val="00EC03D6"/>
    <w:rsid w:val="00EC09A5"/>
    <w:rsid w:val="00EC1A29"/>
    <w:rsid w:val="00EC1E5B"/>
    <w:rsid w:val="00EC20FF"/>
    <w:rsid w:val="00EC2374"/>
    <w:rsid w:val="00EC2AAA"/>
    <w:rsid w:val="00EC2E07"/>
    <w:rsid w:val="00EC2F22"/>
    <w:rsid w:val="00EC3301"/>
    <w:rsid w:val="00EC349B"/>
    <w:rsid w:val="00EC3677"/>
    <w:rsid w:val="00EC37E5"/>
    <w:rsid w:val="00EC3C86"/>
    <w:rsid w:val="00EC41F9"/>
    <w:rsid w:val="00EC42A8"/>
    <w:rsid w:val="00EC434F"/>
    <w:rsid w:val="00EC4614"/>
    <w:rsid w:val="00EC4891"/>
    <w:rsid w:val="00EC4AA3"/>
    <w:rsid w:val="00EC548D"/>
    <w:rsid w:val="00EC5659"/>
    <w:rsid w:val="00EC5AA8"/>
    <w:rsid w:val="00EC5E35"/>
    <w:rsid w:val="00EC5F16"/>
    <w:rsid w:val="00EC6196"/>
    <w:rsid w:val="00EC61EB"/>
    <w:rsid w:val="00EC63C7"/>
    <w:rsid w:val="00EC6611"/>
    <w:rsid w:val="00EC6871"/>
    <w:rsid w:val="00EC6AD9"/>
    <w:rsid w:val="00EC6BD6"/>
    <w:rsid w:val="00EC6C62"/>
    <w:rsid w:val="00EC6D75"/>
    <w:rsid w:val="00EC6E6E"/>
    <w:rsid w:val="00EC7193"/>
    <w:rsid w:val="00EC723E"/>
    <w:rsid w:val="00ED0CA7"/>
    <w:rsid w:val="00ED1102"/>
    <w:rsid w:val="00ED147A"/>
    <w:rsid w:val="00ED2306"/>
    <w:rsid w:val="00ED2443"/>
    <w:rsid w:val="00ED24A8"/>
    <w:rsid w:val="00ED24C2"/>
    <w:rsid w:val="00ED2546"/>
    <w:rsid w:val="00ED270A"/>
    <w:rsid w:val="00ED278C"/>
    <w:rsid w:val="00ED3B17"/>
    <w:rsid w:val="00ED4653"/>
    <w:rsid w:val="00ED484C"/>
    <w:rsid w:val="00ED4864"/>
    <w:rsid w:val="00ED4E7F"/>
    <w:rsid w:val="00ED54BD"/>
    <w:rsid w:val="00ED5849"/>
    <w:rsid w:val="00ED59AE"/>
    <w:rsid w:val="00ED5D54"/>
    <w:rsid w:val="00ED6892"/>
    <w:rsid w:val="00ED689D"/>
    <w:rsid w:val="00ED6AD3"/>
    <w:rsid w:val="00ED7795"/>
    <w:rsid w:val="00ED77DF"/>
    <w:rsid w:val="00ED7D39"/>
    <w:rsid w:val="00EE0019"/>
    <w:rsid w:val="00EE0224"/>
    <w:rsid w:val="00EE069B"/>
    <w:rsid w:val="00EE14A2"/>
    <w:rsid w:val="00EE14D0"/>
    <w:rsid w:val="00EE15EA"/>
    <w:rsid w:val="00EE2536"/>
    <w:rsid w:val="00EE288B"/>
    <w:rsid w:val="00EE297F"/>
    <w:rsid w:val="00EE3543"/>
    <w:rsid w:val="00EE35A8"/>
    <w:rsid w:val="00EE3858"/>
    <w:rsid w:val="00EE3CE4"/>
    <w:rsid w:val="00EE436C"/>
    <w:rsid w:val="00EE4716"/>
    <w:rsid w:val="00EE536A"/>
    <w:rsid w:val="00EE5571"/>
    <w:rsid w:val="00EE5626"/>
    <w:rsid w:val="00EE5712"/>
    <w:rsid w:val="00EE58E9"/>
    <w:rsid w:val="00EE5A33"/>
    <w:rsid w:val="00EE5DAA"/>
    <w:rsid w:val="00EE62A8"/>
    <w:rsid w:val="00EE71CD"/>
    <w:rsid w:val="00EE7D60"/>
    <w:rsid w:val="00EF0077"/>
    <w:rsid w:val="00EF039A"/>
    <w:rsid w:val="00EF03ED"/>
    <w:rsid w:val="00EF0686"/>
    <w:rsid w:val="00EF0E71"/>
    <w:rsid w:val="00EF0F95"/>
    <w:rsid w:val="00EF0FD1"/>
    <w:rsid w:val="00EF1060"/>
    <w:rsid w:val="00EF1648"/>
    <w:rsid w:val="00EF1E71"/>
    <w:rsid w:val="00EF1E99"/>
    <w:rsid w:val="00EF2039"/>
    <w:rsid w:val="00EF2957"/>
    <w:rsid w:val="00EF2E55"/>
    <w:rsid w:val="00EF30DD"/>
    <w:rsid w:val="00EF31C4"/>
    <w:rsid w:val="00EF437F"/>
    <w:rsid w:val="00EF4531"/>
    <w:rsid w:val="00EF471E"/>
    <w:rsid w:val="00EF4CD8"/>
    <w:rsid w:val="00EF4CFB"/>
    <w:rsid w:val="00EF5758"/>
    <w:rsid w:val="00EF5A4C"/>
    <w:rsid w:val="00EF5DC8"/>
    <w:rsid w:val="00EF6008"/>
    <w:rsid w:val="00EF6350"/>
    <w:rsid w:val="00EF63D2"/>
    <w:rsid w:val="00EF69C9"/>
    <w:rsid w:val="00EF6B43"/>
    <w:rsid w:val="00EF6E4D"/>
    <w:rsid w:val="00EF6E59"/>
    <w:rsid w:val="00EF72C2"/>
    <w:rsid w:val="00EF78E9"/>
    <w:rsid w:val="00EF7C98"/>
    <w:rsid w:val="00EF7F91"/>
    <w:rsid w:val="00F005ED"/>
    <w:rsid w:val="00F00B76"/>
    <w:rsid w:val="00F012FC"/>
    <w:rsid w:val="00F01388"/>
    <w:rsid w:val="00F01E12"/>
    <w:rsid w:val="00F0205E"/>
    <w:rsid w:val="00F020D3"/>
    <w:rsid w:val="00F02287"/>
    <w:rsid w:val="00F028DC"/>
    <w:rsid w:val="00F02E43"/>
    <w:rsid w:val="00F03310"/>
    <w:rsid w:val="00F03330"/>
    <w:rsid w:val="00F03494"/>
    <w:rsid w:val="00F03A29"/>
    <w:rsid w:val="00F03ADF"/>
    <w:rsid w:val="00F03AE4"/>
    <w:rsid w:val="00F03BCC"/>
    <w:rsid w:val="00F03BD0"/>
    <w:rsid w:val="00F040B6"/>
    <w:rsid w:val="00F044FE"/>
    <w:rsid w:val="00F049F7"/>
    <w:rsid w:val="00F04A61"/>
    <w:rsid w:val="00F054A5"/>
    <w:rsid w:val="00F05500"/>
    <w:rsid w:val="00F066B1"/>
    <w:rsid w:val="00F0675B"/>
    <w:rsid w:val="00F067DA"/>
    <w:rsid w:val="00F06AD0"/>
    <w:rsid w:val="00F06BF6"/>
    <w:rsid w:val="00F06C61"/>
    <w:rsid w:val="00F06CA1"/>
    <w:rsid w:val="00F06DB5"/>
    <w:rsid w:val="00F071BC"/>
    <w:rsid w:val="00F071F9"/>
    <w:rsid w:val="00F07296"/>
    <w:rsid w:val="00F0743F"/>
    <w:rsid w:val="00F0769A"/>
    <w:rsid w:val="00F07C3F"/>
    <w:rsid w:val="00F07E09"/>
    <w:rsid w:val="00F10525"/>
    <w:rsid w:val="00F10530"/>
    <w:rsid w:val="00F10631"/>
    <w:rsid w:val="00F106FE"/>
    <w:rsid w:val="00F10C97"/>
    <w:rsid w:val="00F10DCA"/>
    <w:rsid w:val="00F10EA2"/>
    <w:rsid w:val="00F10FC1"/>
    <w:rsid w:val="00F116A4"/>
    <w:rsid w:val="00F11902"/>
    <w:rsid w:val="00F11DBC"/>
    <w:rsid w:val="00F12114"/>
    <w:rsid w:val="00F1258E"/>
    <w:rsid w:val="00F12729"/>
    <w:rsid w:val="00F12ECB"/>
    <w:rsid w:val="00F130AC"/>
    <w:rsid w:val="00F134FC"/>
    <w:rsid w:val="00F13650"/>
    <w:rsid w:val="00F13794"/>
    <w:rsid w:val="00F137B3"/>
    <w:rsid w:val="00F13B64"/>
    <w:rsid w:val="00F13DF2"/>
    <w:rsid w:val="00F13EAF"/>
    <w:rsid w:val="00F144F3"/>
    <w:rsid w:val="00F14B0F"/>
    <w:rsid w:val="00F14CE7"/>
    <w:rsid w:val="00F14D13"/>
    <w:rsid w:val="00F14D74"/>
    <w:rsid w:val="00F15174"/>
    <w:rsid w:val="00F1584D"/>
    <w:rsid w:val="00F16174"/>
    <w:rsid w:val="00F161DB"/>
    <w:rsid w:val="00F16220"/>
    <w:rsid w:val="00F162ED"/>
    <w:rsid w:val="00F164D4"/>
    <w:rsid w:val="00F165BD"/>
    <w:rsid w:val="00F16660"/>
    <w:rsid w:val="00F16BC6"/>
    <w:rsid w:val="00F16C8E"/>
    <w:rsid w:val="00F17139"/>
    <w:rsid w:val="00F178CC"/>
    <w:rsid w:val="00F1797A"/>
    <w:rsid w:val="00F205E1"/>
    <w:rsid w:val="00F2083D"/>
    <w:rsid w:val="00F2084F"/>
    <w:rsid w:val="00F21016"/>
    <w:rsid w:val="00F21077"/>
    <w:rsid w:val="00F210D0"/>
    <w:rsid w:val="00F21159"/>
    <w:rsid w:val="00F21398"/>
    <w:rsid w:val="00F216C4"/>
    <w:rsid w:val="00F22704"/>
    <w:rsid w:val="00F22727"/>
    <w:rsid w:val="00F2276F"/>
    <w:rsid w:val="00F22B02"/>
    <w:rsid w:val="00F22BA2"/>
    <w:rsid w:val="00F2359D"/>
    <w:rsid w:val="00F23DD6"/>
    <w:rsid w:val="00F23E4D"/>
    <w:rsid w:val="00F24586"/>
    <w:rsid w:val="00F245B0"/>
    <w:rsid w:val="00F24C17"/>
    <w:rsid w:val="00F25289"/>
    <w:rsid w:val="00F256D7"/>
    <w:rsid w:val="00F25D1F"/>
    <w:rsid w:val="00F2604E"/>
    <w:rsid w:val="00F26097"/>
    <w:rsid w:val="00F265BA"/>
    <w:rsid w:val="00F2699C"/>
    <w:rsid w:val="00F27527"/>
    <w:rsid w:val="00F27810"/>
    <w:rsid w:val="00F27A75"/>
    <w:rsid w:val="00F27C30"/>
    <w:rsid w:val="00F27F9C"/>
    <w:rsid w:val="00F302F6"/>
    <w:rsid w:val="00F305A4"/>
    <w:rsid w:val="00F306D7"/>
    <w:rsid w:val="00F30D79"/>
    <w:rsid w:val="00F312C4"/>
    <w:rsid w:val="00F31A30"/>
    <w:rsid w:val="00F31C5B"/>
    <w:rsid w:val="00F31F83"/>
    <w:rsid w:val="00F320E4"/>
    <w:rsid w:val="00F321A1"/>
    <w:rsid w:val="00F321B3"/>
    <w:rsid w:val="00F32EB3"/>
    <w:rsid w:val="00F32F2D"/>
    <w:rsid w:val="00F33A90"/>
    <w:rsid w:val="00F33ACE"/>
    <w:rsid w:val="00F33AD3"/>
    <w:rsid w:val="00F340FC"/>
    <w:rsid w:val="00F344EA"/>
    <w:rsid w:val="00F34520"/>
    <w:rsid w:val="00F34847"/>
    <w:rsid w:val="00F350CE"/>
    <w:rsid w:val="00F358EB"/>
    <w:rsid w:val="00F36139"/>
    <w:rsid w:val="00F3619A"/>
    <w:rsid w:val="00F3640B"/>
    <w:rsid w:val="00F36631"/>
    <w:rsid w:val="00F366F1"/>
    <w:rsid w:val="00F36847"/>
    <w:rsid w:val="00F36A33"/>
    <w:rsid w:val="00F36BEB"/>
    <w:rsid w:val="00F36CF4"/>
    <w:rsid w:val="00F36E51"/>
    <w:rsid w:val="00F371E3"/>
    <w:rsid w:val="00F3797A"/>
    <w:rsid w:val="00F40786"/>
    <w:rsid w:val="00F40BC1"/>
    <w:rsid w:val="00F410CE"/>
    <w:rsid w:val="00F41432"/>
    <w:rsid w:val="00F41630"/>
    <w:rsid w:val="00F41644"/>
    <w:rsid w:val="00F41BE1"/>
    <w:rsid w:val="00F41DB9"/>
    <w:rsid w:val="00F4216D"/>
    <w:rsid w:val="00F42C00"/>
    <w:rsid w:val="00F43284"/>
    <w:rsid w:val="00F433C0"/>
    <w:rsid w:val="00F43517"/>
    <w:rsid w:val="00F4360A"/>
    <w:rsid w:val="00F43734"/>
    <w:rsid w:val="00F4379D"/>
    <w:rsid w:val="00F43ADA"/>
    <w:rsid w:val="00F43DB1"/>
    <w:rsid w:val="00F445B5"/>
    <w:rsid w:val="00F4522A"/>
    <w:rsid w:val="00F459AD"/>
    <w:rsid w:val="00F45ECF"/>
    <w:rsid w:val="00F46CDD"/>
    <w:rsid w:val="00F46E5D"/>
    <w:rsid w:val="00F46FE3"/>
    <w:rsid w:val="00F4706F"/>
    <w:rsid w:val="00F475DD"/>
    <w:rsid w:val="00F47A06"/>
    <w:rsid w:val="00F5018C"/>
    <w:rsid w:val="00F5051D"/>
    <w:rsid w:val="00F5079D"/>
    <w:rsid w:val="00F517CE"/>
    <w:rsid w:val="00F5197E"/>
    <w:rsid w:val="00F51CD8"/>
    <w:rsid w:val="00F52004"/>
    <w:rsid w:val="00F52158"/>
    <w:rsid w:val="00F5232E"/>
    <w:rsid w:val="00F52574"/>
    <w:rsid w:val="00F52579"/>
    <w:rsid w:val="00F52B6F"/>
    <w:rsid w:val="00F5306D"/>
    <w:rsid w:val="00F53119"/>
    <w:rsid w:val="00F53FB3"/>
    <w:rsid w:val="00F54356"/>
    <w:rsid w:val="00F54550"/>
    <w:rsid w:val="00F548CF"/>
    <w:rsid w:val="00F54B46"/>
    <w:rsid w:val="00F54C81"/>
    <w:rsid w:val="00F55473"/>
    <w:rsid w:val="00F554E4"/>
    <w:rsid w:val="00F5556D"/>
    <w:rsid w:val="00F556E2"/>
    <w:rsid w:val="00F558FC"/>
    <w:rsid w:val="00F55E97"/>
    <w:rsid w:val="00F56A4A"/>
    <w:rsid w:val="00F56DA7"/>
    <w:rsid w:val="00F570B4"/>
    <w:rsid w:val="00F57278"/>
    <w:rsid w:val="00F60069"/>
    <w:rsid w:val="00F616FE"/>
    <w:rsid w:val="00F619B6"/>
    <w:rsid w:val="00F625C1"/>
    <w:rsid w:val="00F6292C"/>
    <w:rsid w:val="00F63038"/>
    <w:rsid w:val="00F631AF"/>
    <w:rsid w:val="00F634DA"/>
    <w:rsid w:val="00F63DA2"/>
    <w:rsid w:val="00F63E2B"/>
    <w:rsid w:val="00F63F1E"/>
    <w:rsid w:val="00F64BDB"/>
    <w:rsid w:val="00F651F3"/>
    <w:rsid w:val="00F656FE"/>
    <w:rsid w:val="00F65F0D"/>
    <w:rsid w:val="00F65FDF"/>
    <w:rsid w:val="00F66093"/>
    <w:rsid w:val="00F66512"/>
    <w:rsid w:val="00F66C40"/>
    <w:rsid w:val="00F66F39"/>
    <w:rsid w:val="00F67015"/>
    <w:rsid w:val="00F67177"/>
    <w:rsid w:val="00F67D75"/>
    <w:rsid w:val="00F67ED5"/>
    <w:rsid w:val="00F7012A"/>
    <w:rsid w:val="00F70158"/>
    <w:rsid w:val="00F70763"/>
    <w:rsid w:val="00F70932"/>
    <w:rsid w:val="00F7151B"/>
    <w:rsid w:val="00F71557"/>
    <w:rsid w:val="00F7174C"/>
    <w:rsid w:val="00F71F0A"/>
    <w:rsid w:val="00F720D6"/>
    <w:rsid w:val="00F723BB"/>
    <w:rsid w:val="00F726D6"/>
    <w:rsid w:val="00F7280C"/>
    <w:rsid w:val="00F72B43"/>
    <w:rsid w:val="00F72D07"/>
    <w:rsid w:val="00F7336C"/>
    <w:rsid w:val="00F73488"/>
    <w:rsid w:val="00F73BFE"/>
    <w:rsid w:val="00F741E6"/>
    <w:rsid w:val="00F749C6"/>
    <w:rsid w:val="00F74BB5"/>
    <w:rsid w:val="00F74FE2"/>
    <w:rsid w:val="00F75053"/>
    <w:rsid w:val="00F75060"/>
    <w:rsid w:val="00F750F9"/>
    <w:rsid w:val="00F752A8"/>
    <w:rsid w:val="00F755CF"/>
    <w:rsid w:val="00F755E2"/>
    <w:rsid w:val="00F75D56"/>
    <w:rsid w:val="00F76044"/>
    <w:rsid w:val="00F760A3"/>
    <w:rsid w:val="00F76236"/>
    <w:rsid w:val="00F77867"/>
    <w:rsid w:val="00F77B1C"/>
    <w:rsid w:val="00F800E4"/>
    <w:rsid w:val="00F80440"/>
    <w:rsid w:val="00F80684"/>
    <w:rsid w:val="00F80A80"/>
    <w:rsid w:val="00F81117"/>
    <w:rsid w:val="00F81309"/>
    <w:rsid w:val="00F813C0"/>
    <w:rsid w:val="00F81542"/>
    <w:rsid w:val="00F81A32"/>
    <w:rsid w:val="00F81ED6"/>
    <w:rsid w:val="00F822AC"/>
    <w:rsid w:val="00F825A5"/>
    <w:rsid w:val="00F8286D"/>
    <w:rsid w:val="00F82DB0"/>
    <w:rsid w:val="00F8314F"/>
    <w:rsid w:val="00F832AA"/>
    <w:rsid w:val="00F8372E"/>
    <w:rsid w:val="00F83CE0"/>
    <w:rsid w:val="00F83E88"/>
    <w:rsid w:val="00F8420A"/>
    <w:rsid w:val="00F84353"/>
    <w:rsid w:val="00F84406"/>
    <w:rsid w:val="00F848BA"/>
    <w:rsid w:val="00F84954"/>
    <w:rsid w:val="00F84AAC"/>
    <w:rsid w:val="00F84F2C"/>
    <w:rsid w:val="00F851DD"/>
    <w:rsid w:val="00F85296"/>
    <w:rsid w:val="00F85ADF"/>
    <w:rsid w:val="00F85EC1"/>
    <w:rsid w:val="00F85F3D"/>
    <w:rsid w:val="00F85F5D"/>
    <w:rsid w:val="00F8629F"/>
    <w:rsid w:val="00F86572"/>
    <w:rsid w:val="00F86936"/>
    <w:rsid w:val="00F86B4E"/>
    <w:rsid w:val="00F86D7D"/>
    <w:rsid w:val="00F87443"/>
    <w:rsid w:val="00F87656"/>
    <w:rsid w:val="00F8796E"/>
    <w:rsid w:val="00F87A20"/>
    <w:rsid w:val="00F87A7C"/>
    <w:rsid w:val="00F87BF2"/>
    <w:rsid w:val="00F87D26"/>
    <w:rsid w:val="00F90ADE"/>
    <w:rsid w:val="00F90B42"/>
    <w:rsid w:val="00F90D7F"/>
    <w:rsid w:val="00F91050"/>
    <w:rsid w:val="00F914CD"/>
    <w:rsid w:val="00F91567"/>
    <w:rsid w:val="00F915E6"/>
    <w:rsid w:val="00F91A80"/>
    <w:rsid w:val="00F91D90"/>
    <w:rsid w:val="00F9212F"/>
    <w:rsid w:val="00F92233"/>
    <w:rsid w:val="00F92A81"/>
    <w:rsid w:val="00F935B7"/>
    <w:rsid w:val="00F93848"/>
    <w:rsid w:val="00F93C73"/>
    <w:rsid w:val="00F93D7B"/>
    <w:rsid w:val="00F93DA3"/>
    <w:rsid w:val="00F93F0C"/>
    <w:rsid w:val="00F9447E"/>
    <w:rsid w:val="00F9466F"/>
    <w:rsid w:val="00F94776"/>
    <w:rsid w:val="00F94D2C"/>
    <w:rsid w:val="00F94D3D"/>
    <w:rsid w:val="00F94D90"/>
    <w:rsid w:val="00F95022"/>
    <w:rsid w:val="00F95518"/>
    <w:rsid w:val="00F96984"/>
    <w:rsid w:val="00F96C09"/>
    <w:rsid w:val="00F96FFB"/>
    <w:rsid w:val="00F97118"/>
    <w:rsid w:val="00F976F1"/>
    <w:rsid w:val="00F977C6"/>
    <w:rsid w:val="00F97A55"/>
    <w:rsid w:val="00F97D9B"/>
    <w:rsid w:val="00FA005C"/>
    <w:rsid w:val="00FA02E2"/>
    <w:rsid w:val="00FA072A"/>
    <w:rsid w:val="00FA07EE"/>
    <w:rsid w:val="00FA08C7"/>
    <w:rsid w:val="00FA08CB"/>
    <w:rsid w:val="00FA08E5"/>
    <w:rsid w:val="00FA091C"/>
    <w:rsid w:val="00FA0B56"/>
    <w:rsid w:val="00FA11DA"/>
    <w:rsid w:val="00FA156D"/>
    <w:rsid w:val="00FA1C0D"/>
    <w:rsid w:val="00FA1CB8"/>
    <w:rsid w:val="00FA1EB4"/>
    <w:rsid w:val="00FA2757"/>
    <w:rsid w:val="00FA2B51"/>
    <w:rsid w:val="00FA2EF6"/>
    <w:rsid w:val="00FA31D5"/>
    <w:rsid w:val="00FA3925"/>
    <w:rsid w:val="00FA3A0C"/>
    <w:rsid w:val="00FA3CAF"/>
    <w:rsid w:val="00FA532F"/>
    <w:rsid w:val="00FA5424"/>
    <w:rsid w:val="00FA55B3"/>
    <w:rsid w:val="00FA5796"/>
    <w:rsid w:val="00FA5E98"/>
    <w:rsid w:val="00FA63D2"/>
    <w:rsid w:val="00FA655D"/>
    <w:rsid w:val="00FA67F2"/>
    <w:rsid w:val="00FA693E"/>
    <w:rsid w:val="00FA6B6A"/>
    <w:rsid w:val="00FA6B82"/>
    <w:rsid w:val="00FA6CB4"/>
    <w:rsid w:val="00FA6D3A"/>
    <w:rsid w:val="00FA7268"/>
    <w:rsid w:val="00FA75AF"/>
    <w:rsid w:val="00FA75BE"/>
    <w:rsid w:val="00FA77BD"/>
    <w:rsid w:val="00FA7E2B"/>
    <w:rsid w:val="00FB013A"/>
    <w:rsid w:val="00FB1AB2"/>
    <w:rsid w:val="00FB1DD3"/>
    <w:rsid w:val="00FB221E"/>
    <w:rsid w:val="00FB233E"/>
    <w:rsid w:val="00FB23EC"/>
    <w:rsid w:val="00FB2714"/>
    <w:rsid w:val="00FB2806"/>
    <w:rsid w:val="00FB290B"/>
    <w:rsid w:val="00FB2934"/>
    <w:rsid w:val="00FB2BAD"/>
    <w:rsid w:val="00FB2D5B"/>
    <w:rsid w:val="00FB36DB"/>
    <w:rsid w:val="00FB3BAB"/>
    <w:rsid w:val="00FB4161"/>
    <w:rsid w:val="00FB4B1D"/>
    <w:rsid w:val="00FB53A1"/>
    <w:rsid w:val="00FB5727"/>
    <w:rsid w:val="00FB5765"/>
    <w:rsid w:val="00FB5B1C"/>
    <w:rsid w:val="00FB6088"/>
    <w:rsid w:val="00FB63FD"/>
    <w:rsid w:val="00FB67DB"/>
    <w:rsid w:val="00FB6B6F"/>
    <w:rsid w:val="00FB6BE3"/>
    <w:rsid w:val="00FB6CF9"/>
    <w:rsid w:val="00FB6E30"/>
    <w:rsid w:val="00FB74D4"/>
    <w:rsid w:val="00FB7551"/>
    <w:rsid w:val="00FB761C"/>
    <w:rsid w:val="00FB7810"/>
    <w:rsid w:val="00FB7A15"/>
    <w:rsid w:val="00FB7A5E"/>
    <w:rsid w:val="00FB7AAD"/>
    <w:rsid w:val="00FB7B10"/>
    <w:rsid w:val="00FC0F36"/>
    <w:rsid w:val="00FC1071"/>
    <w:rsid w:val="00FC1242"/>
    <w:rsid w:val="00FC1307"/>
    <w:rsid w:val="00FC1BCA"/>
    <w:rsid w:val="00FC1C86"/>
    <w:rsid w:val="00FC1D91"/>
    <w:rsid w:val="00FC2744"/>
    <w:rsid w:val="00FC2CD1"/>
    <w:rsid w:val="00FC332C"/>
    <w:rsid w:val="00FC350A"/>
    <w:rsid w:val="00FC353D"/>
    <w:rsid w:val="00FC3D68"/>
    <w:rsid w:val="00FC3ED9"/>
    <w:rsid w:val="00FC3F02"/>
    <w:rsid w:val="00FC41AD"/>
    <w:rsid w:val="00FC451E"/>
    <w:rsid w:val="00FC4816"/>
    <w:rsid w:val="00FC4988"/>
    <w:rsid w:val="00FC4A1C"/>
    <w:rsid w:val="00FC4DB2"/>
    <w:rsid w:val="00FC54A0"/>
    <w:rsid w:val="00FC5934"/>
    <w:rsid w:val="00FC5D6F"/>
    <w:rsid w:val="00FC6086"/>
    <w:rsid w:val="00FC6867"/>
    <w:rsid w:val="00FC6E74"/>
    <w:rsid w:val="00FC7752"/>
    <w:rsid w:val="00FC79E3"/>
    <w:rsid w:val="00FC7C23"/>
    <w:rsid w:val="00FC7FC8"/>
    <w:rsid w:val="00FD03A2"/>
    <w:rsid w:val="00FD06C0"/>
    <w:rsid w:val="00FD0B21"/>
    <w:rsid w:val="00FD0B22"/>
    <w:rsid w:val="00FD0F81"/>
    <w:rsid w:val="00FD1041"/>
    <w:rsid w:val="00FD15B8"/>
    <w:rsid w:val="00FD1644"/>
    <w:rsid w:val="00FD1BF2"/>
    <w:rsid w:val="00FD1E71"/>
    <w:rsid w:val="00FD22E4"/>
    <w:rsid w:val="00FD2472"/>
    <w:rsid w:val="00FD2A9E"/>
    <w:rsid w:val="00FD3350"/>
    <w:rsid w:val="00FD365E"/>
    <w:rsid w:val="00FD3D9A"/>
    <w:rsid w:val="00FD41A1"/>
    <w:rsid w:val="00FD4353"/>
    <w:rsid w:val="00FD435A"/>
    <w:rsid w:val="00FD4553"/>
    <w:rsid w:val="00FD46CA"/>
    <w:rsid w:val="00FD4EDA"/>
    <w:rsid w:val="00FD55AE"/>
    <w:rsid w:val="00FD565D"/>
    <w:rsid w:val="00FD59A0"/>
    <w:rsid w:val="00FD5B4A"/>
    <w:rsid w:val="00FD5C14"/>
    <w:rsid w:val="00FD61EA"/>
    <w:rsid w:val="00FD627E"/>
    <w:rsid w:val="00FD634A"/>
    <w:rsid w:val="00FD65C3"/>
    <w:rsid w:val="00FD6911"/>
    <w:rsid w:val="00FD6D06"/>
    <w:rsid w:val="00FD7291"/>
    <w:rsid w:val="00FE0794"/>
    <w:rsid w:val="00FE0A31"/>
    <w:rsid w:val="00FE0CAE"/>
    <w:rsid w:val="00FE0DB5"/>
    <w:rsid w:val="00FE0E02"/>
    <w:rsid w:val="00FE0F0C"/>
    <w:rsid w:val="00FE16A6"/>
    <w:rsid w:val="00FE1BC0"/>
    <w:rsid w:val="00FE1BCD"/>
    <w:rsid w:val="00FE1C77"/>
    <w:rsid w:val="00FE2526"/>
    <w:rsid w:val="00FE298C"/>
    <w:rsid w:val="00FE2D59"/>
    <w:rsid w:val="00FE32E9"/>
    <w:rsid w:val="00FE3303"/>
    <w:rsid w:val="00FE379E"/>
    <w:rsid w:val="00FE3989"/>
    <w:rsid w:val="00FE3AE7"/>
    <w:rsid w:val="00FE3EC0"/>
    <w:rsid w:val="00FE4FD5"/>
    <w:rsid w:val="00FE506A"/>
    <w:rsid w:val="00FE58F3"/>
    <w:rsid w:val="00FE591F"/>
    <w:rsid w:val="00FE5CBC"/>
    <w:rsid w:val="00FE6426"/>
    <w:rsid w:val="00FE6D7F"/>
    <w:rsid w:val="00FE709E"/>
    <w:rsid w:val="00FE7102"/>
    <w:rsid w:val="00FE7218"/>
    <w:rsid w:val="00FE76C2"/>
    <w:rsid w:val="00FE7B4C"/>
    <w:rsid w:val="00FE7C44"/>
    <w:rsid w:val="00FE7CE6"/>
    <w:rsid w:val="00FE7DC7"/>
    <w:rsid w:val="00FF0033"/>
    <w:rsid w:val="00FF0470"/>
    <w:rsid w:val="00FF0583"/>
    <w:rsid w:val="00FF0706"/>
    <w:rsid w:val="00FF1171"/>
    <w:rsid w:val="00FF11DD"/>
    <w:rsid w:val="00FF1743"/>
    <w:rsid w:val="00FF1B26"/>
    <w:rsid w:val="00FF1BB2"/>
    <w:rsid w:val="00FF21E7"/>
    <w:rsid w:val="00FF2854"/>
    <w:rsid w:val="00FF2A18"/>
    <w:rsid w:val="00FF2A96"/>
    <w:rsid w:val="00FF2D6E"/>
    <w:rsid w:val="00FF2E45"/>
    <w:rsid w:val="00FF3315"/>
    <w:rsid w:val="00FF33A9"/>
    <w:rsid w:val="00FF3746"/>
    <w:rsid w:val="00FF42B9"/>
    <w:rsid w:val="00FF4382"/>
    <w:rsid w:val="00FF43CF"/>
    <w:rsid w:val="00FF4610"/>
    <w:rsid w:val="00FF4A03"/>
    <w:rsid w:val="00FF4A2C"/>
    <w:rsid w:val="00FF4B62"/>
    <w:rsid w:val="00FF4F13"/>
    <w:rsid w:val="00FF5778"/>
    <w:rsid w:val="00FF5873"/>
    <w:rsid w:val="00FF5908"/>
    <w:rsid w:val="00FF5A76"/>
    <w:rsid w:val="00FF5BD0"/>
    <w:rsid w:val="00FF5D2D"/>
    <w:rsid w:val="00FF6A24"/>
    <w:rsid w:val="00FF6A29"/>
    <w:rsid w:val="00FF6BD2"/>
    <w:rsid w:val="00FF7A08"/>
    <w:rsid w:val="00FF7B22"/>
    <w:rsid w:val="00FF7ECB"/>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7F0"/>
    <w:rPr>
      <w:sz w:val="24"/>
      <w:szCs w:val="24"/>
      <w:lang w:val="en-US" w:eastAsia="en-US"/>
    </w:rPr>
  </w:style>
  <w:style w:type="paragraph" w:styleId="Heading1">
    <w:name w:val="heading 1"/>
    <w:basedOn w:val="Normal"/>
    <w:next w:val="Normal"/>
    <w:link w:val="Heading1Char"/>
    <w:uiPriority w:val="99"/>
    <w:qFormat/>
    <w:rsid w:val="002F02F4"/>
    <w:pPr>
      <w:keepNext/>
      <w:spacing w:before="240" w:after="60"/>
      <w:outlineLvl w:val="0"/>
    </w:pPr>
    <w:rPr>
      <w:rFonts w:ascii="Arial" w:eastAsia="Times New Roman" w:hAnsi="Arial" w:cs="Arial"/>
      <w:b/>
      <w:bCs/>
      <w:kern w:val="32"/>
      <w:sz w:val="32"/>
      <w:szCs w:val="32"/>
      <w:lang w:val="ro-RO" w:eastAsia="ro-RO"/>
    </w:rPr>
  </w:style>
  <w:style w:type="paragraph" w:styleId="Heading2">
    <w:name w:val="heading 2"/>
    <w:basedOn w:val="Normal"/>
    <w:next w:val="Normal"/>
    <w:link w:val="Heading2Char"/>
    <w:uiPriority w:val="99"/>
    <w:qFormat/>
    <w:rsid w:val="002F02F4"/>
    <w:pPr>
      <w:keepNext/>
      <w:spacing w:before="240" w:after="60"/>
      <w:outlineLvl w:val="1"/>
    </w:pPr>
    <w:rPr>
      <w:rFonts w:ascii="Arial" w:eastAsia="Times New Roman" w:hAnsi="Arial" w:cs="Arial"/>
      <w:b/>
      <w:bCs/>
      <w:i/>
      <w:iCs/>
      <w:sz w:val="28"/>
      <w:szCs w:val="28"/>
      <w:lang w:val="ro-RO" w:eastAsia="ro-RO"/>
    </w:rPr>
  </w:style>
  <w:style w:type="paragraph" w:styleId="Heading3">
    <w:name w:val="heading 3"/>
    <w:aliases w:val="Caracter Caracter,Caracter"/>
    <w:basedOn w:val="Normal"/>
    <w:next w:val="Normal"/>
    <w:link w:val="Heading3Char"/>
    <w:uiPriority w:val="99"/>
    <w:qFormat/>
    <w:rsid w:val="002F02F4"/>
    <w:pPr>
      <w:keepNext/>
      <w:jc w:val="both"/>
      <w:outlineLvl w:val="2"/>
    </w:pPr>
    <w:rPr>
      <w:rFonts w:ascii="Arial" w:eastAsia="Times New Roman" w:hAnsi="Arial" w:cs="Arial"/>
      <w:sz w:val="18"/>
      <w:szCs w:val="18"/>
      <w:lang w:val="ro-RO"/>
    </w:rPr>
  </w:style>
  <w:style w:type="paragraph" w:styleId="Heading4">
    <w:name w:val="heading 4"/>
    <w:basedOn w:val="Normal"/>
    <w:next w:val="Normal"/>
    <w:link w:val="Heading4Char"/>
    <w:uiPriority w:val="99"/>
    <w:qFormat/>
    <w:rsid w:val="002F02F4"/>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9"/>
    <w:qFormat/>
    <w:rsid w:val="002F02F4"/>
    <w:pPr>
      <w:spacing w:before="240" w:after="60"/>
      <w:outlineLvl w:val="4"/>
    </w:pPr>
    <w:rPr>
      <w:rFonts w:eastAsia="Times New Roman"/>
      <w:b/>
      <w:bCs/>
      <w:i/>
      <w:iCs/>
      <w:sz w:val="26"/>
      <w:szCs w:val="26"/>
      <w:lang w:val="ro-RO" w:eastAsia="ro-RO"/>
    </w:rPr>
  </w:style>
  <w:style w:type="paragraph" w:styleId="Heading6">
    <w:name w:val="heading 6"/>
    <w:basedOn w:val="Normal"/>
    <w:next w:val="Normal"/>
    <w:link w:val="Heading6Char"/>
    <w:uiPriority w:val="99"/>
    <w:qFormat/>
    <w:rsid w:val="002F02F4"/>
    <w:pPr>
      <w:spacing w:before="240" w:after="60"/>
      <w:outlineLvl w:val="5"/>
    </w:pPr>
    <w:rPr>
      <w:rFonts w:eastAsia="Times New Roman"/>
      <w:b/>
      <w:bCs/>
      <w:sz w:val="22"/>
      <w:szCs w:val="22"/>
      <w:lang w:val="ro-RO" w:eastAsia="ro-RO"/>
    </w:rPr>
  </w:style>
  <w:style w:type="paragraph" w:styleId="Heading7">
    <w:name w:val="heading 7"/>
    <w:basedOn w:val="Normal"/>
    <w:next w:val="Normal"/>
    <w:link w:val="Heading7Char"/>
    <w:uiPriority w:val="99"/>
    <w:qFormat/>
    <w:rsid w:val="002F02F4"/>
    <w:pPr>
      <w:spacing w:before="240" w:after="60"/>
      <w:outlineLvl w:val="6"/>
    </w:pPr>
    <w:rPr>
      <w:rFonts w:eastAsia="Times New Roman"/>
      <w:lang w:val="ro-RO" w:eastAsia="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F02F4"/>
    <w:rPr>
      <w:rFonts w:ascii="Arial" w:hAnsi="Arial" w:cs="Arial"/>
      <w:b/>
      <w:bCs/>
      <w:kern w:val="32"/>
      <w:sz w:val="32"/>
      <w:szCs w:val="32"/>
      <w:lang w:val="ro-RO" w:eastAsia="ro-RO"/>
    </w:rPr>
  </w:style>
  <w:style w:type="character" w:customStyle="1" w:styleId="Heading2Char">
    <w:name w:val="Heading 2 Char"/>
    <w:basedOn w:val="DefaultParagraphFont"/>
    <w:link w:val="Heading2"/>
    <w:uiPriority w:val="99"/>
    <w:semiHidden/>
    <w:locked/>
    <w:rsid w:val="002F02F4"/>
    <w:rPr>
      <w:rFonts w:ascii="Arial" w:hAnsi="Arial" w:cs="Arial"/>
      <w:b/>
      <w:bCs/>
      <w:i/>
      <w:iCs/>
      <w:sz w:val="28"/>
      <w:szCs w:val="28"/>
      <w:lang w:val="ro-RO" w:eastAsia="ro-RO"/>
    </w:rPr>
  </w:style>
  <w:style w:type="character" w:customStyle="1" w:styleId="Heading3Char">
    <w:name w:val="Heading 3 Char"/>
    <w:aliases w:val="Caracter Caracter Char,Caracter Char"/>
    <w:basedOn w:val="DefaultParagraphFont"/>
    <w:link w:val="Heading3"/>
    <w:uiPriority w:val="99"/>
    <w:semiHidden/>
    <w:locked/>
    <w:rsid w:val="002F02F4"/>
    <w:rPr>
      <w:rFonts w:ascii="Arial" w:hAnsi="Arial" w:cs="Arial"/>
      <w:sz w:val="24"/>
      <w:szCs w:val="24"/>
      <w:lang w:val="ro-RO"/>
    </w:rPr>
  </w:style>
  <w:style w:type="character" w:customStyle="1" w:styleId="Heading4Char">
    <w:name w:val="Heading 4 Char"/>
    <w:basedOn w:val="DefaultParagraphFont"/>
    <w:link w:val="Heading4"/>
    <w:uiPriority w:val="99"/>
    <w:semiHidden/>
    <w:locked/>
    <w:rsid w:val="002F02F4"/>
    <w:rPr>
      <w:rFonts w:eastAsia="Times New Roman"/>
      <w:b/>
      <w:bCs/>
      <w:sz w:val="28"/>
      <w:szCs w:val="28"/>
    </w:rPr>
  </w:style>
  <w:style w:type="character" w:customStyle="1" w:styleId="Heading5Char">
    <w:name w:val="Heading 5 Char"/>
    <w:basedOn w:val="DefaultParagraphFont"/>
    <w:link w:val="Heading5"/>
    <w:uiPriority w:val="99"/>
    <w:semiHidden/>
    <w:locked/>
    <w:rsid w:val="002F02F4"/>
    <w:rPr>
      <w:rFonts w:eastAsia="Times New Roman"/>
      <w:b/>
      <w:bCs/>
      <w:i/>
      <w:iCs/>
      <w:sz w:val="26"/>
      <w:szCs w:val="26"/>
      <w:lang w:val="ro-RO" w:eastAsia="ro-RO"/>
    </w:rPr>
  </w:style>
  <w:style w:type="character" w:customStyle="1" w:styleId="Heading6Char">
    <w:name w:val="Heading 6 Char"/>
    <w:basedOn w:val="DefaultParagraphFont"/>
    <w:link w:val="Heading6"/>
    <w:uiPriority w:val="99"/>
    <w:semiHidden/>
    <w:locked/>
    <w:rsid w:val="002F02F4"/>
    <w:rPr>
      <w:rFonts w:eastAsia="Times New Roman"/>
      <w:b/>
      <w:bCs/>
      <w:sz w:val="22"/>
      <w:szCs w:val="22"/>
      <w:lang w:val="ro-RO" w:eastAsia="ro-RO"/>
    </w:rPr>
  </w:style>
  <w:style w:type="character" w:customStyle="1" w:styleId="Heading7Char">
    <w:name w:val="Heading 7 Char"/>
    <w:basedOn w:val="DefaultParagraphFont"/>
    <w:link w:val="Heading7"/>
    <w:uiPriority w:val="99"/>
    <w:semiHidden/>
    <w:locked/>
    <w:rsid w:val="002F02F4"/>
    <w:rPr>
      <w:rFonts w:eastAsia="Times New Roman"/>
      <w:sz w:val="24"/>
      <w:szCs w:val="24"/>
      <w:lang w:val="ro-RO" w:eastAsia="ro-RO"/>
    </w:rPr>
  </w:style>
  <w:style w:type="character" w:styleId="Hyperlink">
    <w:name w:val="Hyperlink"/>
    <w:basedOn w:val="DefaultParagraphFont"/>
    <w:uiPriority w:val="99"/>
    <w:semiHidden/>
    <w:rsid w:val="002F02F4"/>
    <w:rPr>
      <w:color w:val="0000FF"/>
      <w:u w:val="single"/>
    </w:rPr>
  </w:style>
  <w:style w:type="character" w:styleId="FollowedHyperlink">
    <w:name w:val="FollowedHyperlink"/>
    <w:basedOn w:val="DefaultParagraphFont"/>
    <w:uiPriority w:val="99"/>
    <w:semiHidden/>
    <w:rsid w:val="002F02F4"/>
    <w:rPr>
      <w:color w:val="auto"/>
      <w:u w:val="single"/>
    </w:rPr>
  </w:style>
  <w:style w:type="character" w:customStyle="1" w:styleId="Heading3Char1">
    <w:name w:val="Heading 3 Char1"/>
    <w:aliases w:val="Caracter Caracter Char1,Caracter Char1"/>
    <w:basedOn w:val="DefaultParagraphFont"/>
    <w:uiPriority w:val="99"/>
    <w:semiHidden/>
    <w:rsid w:val="002F02F4"/>
    <w:rPr>
      <w:rFonts w:ascii="Calibri Light" w:hAnsi="Calibri Light" w:cs="Calibri Light"/>
      <w:color w:val="auto"/>
      <w:sz w:val="24"/>
      <w:szCs w:val="24"/>
      <w:lang w:val="ro-RO" w:eastAsia="ro-RO"/>
    </w:rPr>
  </w:style>
  <w:style w:type="paragraph" w:customStyle="1" w:styleId="msonormal0">
    <w:name w:val="msonormal"/>
    <w:basedOn w:val="Normal"/>
    <w:uiPriority w:val="99"/>
    <w:rsid w:val="002F02F4"/>
    <w:pPr>
      <w:spacing w:before="100" w:beforeAutospacing="1" w:after="100" w:afterAutospacing="1"/>
    </w:pPr>
    <w:rPr>
      <w:rFonts w:eastAsia="Times New Roman"/>
    </w:rPr>
  </w:style>
  <w:style w:type="paragraph" w:styleId="FootnoteText">
    <w:name w:val="footnote text"/>
    <w:basedOn w:val="Normal"/>
    <w:link w:val="FootnoteTextChar"/>
    <w:uiPriority w:val="99"/>
    <w:semiHidden/>
    <w:rsid w:val="002F02F4"/>
    <w:pPr>
      <w:spacing w:after="240"/>
      <w:ind w:left="357" w:hanging="357"/>
      <w:jc w:val="both"/>
    </w:pPr>
    <w:rPr>
      <w:rFonts w:ascii="Arial" w:eastAsia="Times New Roman" w:hAnsi="Arial" w:cs="Arial"/>
      <w:sz w:val="20"/>
      <w:szCs w:val="20"/>
      <w:lang w:val="en-GB" w:eastAsia="en-GB"/>
    </w:rPr>
  </w:style>
  <w:style w:type="character" w:customStyle="1" w:styleId="FootnoteTextChar">
    <w:name w:val="Footnote Text Char"/>
    <w:basedOn w:val="DefaultParagraphFont"/>
    <w:link w:val="FootnoteText"/>
    <w:uiPriority w:val="99"/>
    <w:semiHidden/>
    <w:locked/>
    <w:rsid w:val="002F02F4"/>
    <w:rPr>
      <w:rFonts w:ascii="Arial" w:hAnsi="Arial" w:cs="Arial"/>
      <w:sz w:val="20"/>
      <w:szCs w:val="20"/>
      <w:lang w:val="en-GB" w:eastAsia="en-GB"/>
    </w:rPr>
  </w:style>
  <w:style w:type="paragraph" w:styleId="CommentText">
    <w:name w:val="annotation text"/>
    <w:basedOn w:val="Normal"/>
    <w:link w:val="CommentTextChar"/>
    <w:uiPriority w:val="99"/>
    <w:semiHidden/>
    <w:rsid w:val="002F02F4"/>
    <w:pPr>
      <w:spacing w:after="240"/>
      <w:jc w:val="both"/>
    </w:pPr>
    <w:rPr>
      <w:rFonts w:ascii="Arial" w:eastAsia="Times New Roman" w:hAnsi="Arial" w:cs="Arial"/>
      <w:sz w:val="20"/>
      <w:szCs w:val="20"/>
      <w:lang w:val="en-GB" w:eastAsia="en-GB"/>
    </w:rPr>
  </w:style>
  <w:style w:type="character" w:customStyle="1" w:styleId="CommentTextChar">
    <w:name w:val="Comment Text Char"/>
    <w:basedOn w:val="DefaultParagraphFont"/>
    <w:link w:val="CommentText"/>
    <w:uiPriority w:val="99"/>
    <w:semiHidden/>
    <w:locked/>
    <w:rsid w:val="002F02F4"/>
    <w:rPr>
      <w:rFonts w:ascii="Arial" w:hAnsi="Arial" w:cs="Arial"/>
      <w:sz w:val="20"/>
      <w:szCs w:val="20"/>
      <w:lang w:val="en-GB" w:eastAsia="en-GB"/>
    </w:rPr>
  </w:style>
  <w:style w:type="paragraph" w:styleId="Header">
    <w:name w:val="header"/>
    <w:basedOn w:val="Normal"/>
    <w:link w:val="HeaderChar"/>
    <w:uiPriority w:val="99"/>
    <w:semiHidden/>
    <w:rsid w:val="002F02F4"/>
    <w:pPr>
      <w:tabs>
        <w:tab w:val="center" w:pos="4703"/>
        <w:tab w:val="right" w:pos="9406"/>
      </w:tabs>
    </w:pPr>
    <w:rPr>
      <w:rFonts w:eastAsia="Times New Roman"/>
      <w:lang w:val="ro-RO" w:eastAsia="ro-RO"/>
    </w:rPr>
  </w:style>
  <w:style w:type="character" w:customStyle="1" w:styleId="HeaderChar">
    <w:name w:val="Header Char"/>
    <w:basedOn w:val="DefaultParagraphFont"/>
    <w:link w:val="Header"/>
    <w:uiPriority w:val="99"/>
    <w:semiHidden/>
    <w:locked/>
    <w:rsid w:val="002F02F4"/>
    <w:rPr>
      <w:rFonts w:eastAsia="Times New Roman"/>
      <w:sz w:val="24"/>
      <w:szCs w:val="24"/>
      <w:lang w:val="ro-RO" w:eastAsia="ro-RO"/>
    </w:rPr>
  </w:style>
  <w:style w:type="paragraph" w:styleId="Footer">
    <w:name w:val="footer"/>
    <w:basedOn w:val="Normal"/>
    <w:link w:val="FooterChar"/>
    <w:uiPriority w:val="99"/>
    <w:semiHidden/>
    <w:rsid w:val="002F02F4"/>
    <w:pPr>
      <w:tabs>
        <w:tab w:val="center" w:pos="4703"/>
        <w:tab w:val="right" w:pos="9406"/>
      </w:tabs>
    </w:pPr>
    <w:rPr>
      <w:rFonts w:eastAsia="Times New Roman"/>
      <w:lang w:val="ro-RO" w:eastAsia="ro-RO"/>
    </w:rPr>
  </w:style>
  <w:style w:type="character" w:customStyle="1" w:styleId="FooterChar">
    <w:name w:val="Footer Char"/>
    <w:basedOn w:val="DefaultParagraphFont"/>
    <w:link w:val="Footer"/>
    <w:uiPriority w:val="99"/>
    <w:semiHidden/>
    <w:locked/>
    <w:rsid w:val="002F02F4"/>
    <w:rPr>
      <w:rFonts w:eastAsia="Times New Roman"/>
      <w:sz w:val="24"/>
      <w:szCs w:val="24"/>
      <w:lang w:val="ro-RO" w:eastAsia="ro-RO"/>
    </w:rPr>
  </w:style>
  <w:style w:type="paragraph" w:styleId="Caption">
    <w:name w:val="caption"/>
    <w:basedOn w:val="Normal"/>
    <w:next w:val="Normal"/>
    <w:uiPriority w:val="99"/>
    <w:qFormat/>
    <w:rsid w:val="002F02F4"/>
    <w:pPr>
      <w:snapToGrid w:val="0"/>
      <w:spacing w:before="60" w:after="60"/>
      <w:ind w:left="1701"/>
      <w:jc w:val="both"/>
    </w:pPr>
    <w:rPr>
      <w:rFonts w:ascii="Arial" w:eastAsia="Times New Roman" w:hAnsi="Arial" w:cs="Arial"/>
      <w:b/>
      <w:bCs/>
      <w:i/>
      <w:iCs/>
      <w:color w:val="333333"/>
      <w:sz w:val="18"/>
      <w:szCs w:val="18"/>
      <w:lang w:val="en-GB"/>
    </w:rPr>
  </w:style>
  <w:style w:type="paragraph" w:styleId="ListBullet4">
    <w:name w:val="List Bullet 4"/>
    <w:basedOn w:val="Normal"/>
    <w:uiPriority w:val="99"/>
    <w:semiHidden/>
    <w:rsid w:val="002F02F4"/>
    <w:pPr>
      <w:numPr>
        <w:numId w:val="3"/>
      </w:numPr>
      <w:spacing w:after="120"/>
      <w:jc w:val="both"/>
    </w:pPr>
    <w:rPr>
      <w:rFonts w:eastAsia="Times New Roman"/>
      <w:sz w:val="22"/>
      <w:szCs w:val="22"/>
      <w:lang w:val="en-CA"/>
    </w:rPr>
  </w:style>
  <w:style w:type="paragraph" w:styleId="Title">
    <w:name w:val="Title"/>
    <w:basedOn w:val="Normal"/>
    <w:link w:val="TitleChar"/>
    <w:uiPriority w:val="99"/>
    <w:qFormat/>
    <w:rsid w:val="002F02F4"/>
    <w:pPr>
      <w:jc w:val="center"/>
    </w:pPr>
    <w:rPr>
      <w:rFonts w:ascii="Arial" w:eastAsia="Times New Roman" w:hAnsi="Arial" w:cs="Arial"/>
      <w:b/>
      <w:bCs/>
      <w:sz w:val="28"/>
      <w:szCs w:val="28"/>
      <w:lang w:val="fr-FR"/>
    </w:rPr>
  </w:style>
  <w:style w:type="character" w:customStyle="1" w:styleId="TitleChar">
    <w:name w:val="Title Char"/>
    <w:basedOn w:val="DefaultParagraphFont"/>
    <w:link w:val="Title"/>
    <w:uiPriority w:val="99"/>
    <w:locked/>
    <w:rsid w:val="002F02F4"/>
    <w:rPr>
      <w:rFonts w:ascii="Arial" w:hAnsi="Arial" w:cs="Arial"/>
      <w:b/>
      <w:bCs/>
      <w:sz w:val="28"/>
      <w:szCs w:val="28"/>
      <w:lang w:val="fr-FR"/>
    </w:rPr>
  </w:style>
  <w:style w:type="character" w:customStyle="1" w:styleId="BodyTextChar">
    <w:name w:val="Body Text Char"/>
    <w:aliases w:val="block style Char1,Body Char1,Standard paragraph Char1,b Char1"/>
    <w:uiPriority w:val="99"/>
    <w:semiHidden/>
    <w:locked/>
    <w:rsid w:val="002F02F4"/>
    <w:rPr>
      <w:rFonts w:ascii="Arial" w:hAnsi="Arial" w:cs="Arial"/>
      <w:sz w:val="24"/>
      <w:szCs w:val="24"/>
      <w:lang w:val="ro-RO"/>
    </w:rPr>
  </w:style>
  <w:style w:type="paragraph" w:styleId="BodyText">
    <w:name w:val="Body Text"/>
    <w:aliases w:val="block style,Body,Standard paragraph,b"/>
    <w:basedOn w:val="Normal"/>
    <w:link w:val="BodyTextChar1"/>
    <w:uiPriority w:val="99"/>
    <w:semiHidden/>
    <w:rsid w:val="002F02F4"/>
    <w:rPr>
      <w:rFonts w:ascii="Arial" w:hAnsi="Arial" w:cs="Arial"/>
      <w:lang w:val="ro-RO" w:eastAsia="ro-RO"/>
    </w:rPr>
  </w:style>
  <w:style w:type="character" w:customStyle="1" w:styleId="BodyTextChar1">
    <w:name w:val="Body Text Char1"/>
    <w:aliases w:val="block style Char,Body Char,Standard paragraph Char,b Char"/>
    <w:basedOn w:val="DefaultParagraphFont"/>
    <w:link w:val="BodyText"/>
    <w:uiPriority w:val="99"/>
    <w:semiHidden/>
    <w:locked/>
    <w:rsid w:val="002F02F4"/>
  </w:style>
  <w:style w:type="paragraph" w:styleId="BodyTextIndent">
    <w:name w:val="Body Text Indent"/>
    <w:basedOn w:val="Normal"/>
    <w:link w:val="BodyTextIndentChar"/>
    <w:uiPriority w:val="99"/>
    <w:semiHidden/>
    <w:rsid w:val="002F02F4"/>
    <w:pPr>
      <w:spacing w:after="120"/>
      <w:ind w:left="283"/>
    </w:pPr>
    <w:rPr>
      <w:rFonts w:eastAsia="Times New Roman"/>
    </w:rPr>
  </w:style>
  <w:style w:type="character" w:customStyle="1" w:styleId="BodyTextIndentChar">
    <w:name w:val="Body Text Indent Char"/>
    <w:basedOn w:val="DefaultParagraphFont"/>
    <w:link w:val="BodyTextIndent"/>
    <w:uiPriority w:val="99"/>
    <w:semiHidden/>
    <w:locked/>
    <w:rsid w:val="002F02F4"/>
    <w:rPr>
      <w:rFonts w:eastAsia="Times New Roman"/>
      <w:sz w:val="24"/>
      <w:szCs w:val="24"/>
    </w:rPr>
  </w:style>
  <w:style w:type="paragraph" w:styleId="Subtitle">
    <w:name w:val="Subtitle"/>
    <w:basedOn w:val="Normal"/>
    <w:link w:val="SubtitleChar"/>
    <w:uiPriority w:val="99"/>
    <w:qFormat/>
    <w:rsid w:val="002F02F4"/>
    <w:pPr>
      <w:jc w:val="center"/>
    </w:pPr>
    <w:rPr>
      <w:rFonts w:ascii="Arial" w:eastAsia="Times New Roman" w:hAnsi="Arial" w:cs="Arial"/>
      <w:b/>
      <w:bCs/>
      <w:lang w:val="ro-RO" w:eastAsia="ro-RO"/>
    </w:rPr>
  </w:style>
  <w:style w:type="character" w:customStyle="1" w:styleId="SubtitleChar">
    <w:name w:val="Subtitle Char"/>
    <w:basedOn w:val="DefaultParagraphFont"/>
    <w:link w:val="Subtitle"/>
    <w:uiPriority w:val="99"/>
    <w:locked/>
    <w:rsid w:val="002F02F4"/>
    <w:rPr>
      <w:rFonts w:ascii="Arial" w:hAnsi="Arial" w:cs="Arial"/>
      <w:b/>
      <w:bCs/>
      <w:sz w:val="24"/>
      <w:szCs w:val="24"/>
      <w:lang w:val="ro-RO" w:eastAsia="ro-RO"/>
    </w:rPr>
  </w:style>
  <w:style w:type="paragraph" w:styleId="BodyText2">
    <w:name w:val="Body Text 2"/>
    <w:basedOn w:val="Normal"/>
    <w:link w:val="BodyText2Char"/>
    <w:uiPriority w:val="99"/>
    <w:semiHidden/>
    <w:rsid w:val="002F02F4"/>
    <w:rPr>
      <w:rFonts w:ascii="Arial" w:eastAsia="Times New Roman" w:hAnsi="Arial" w:cs="Arial"/>
      <w:b/>
      <w:bCs/>
      <w:sz w:val="22"/>
      <w:szCs w:val="22"/>
      <w:lang w:val="ro-RO"/>
    </w:rPr>
  </w:style>
  <w:style w:type="character" w:customStyle="1" w:styleId="BodyText2Char">
    <w:name w:val="Body Text 2 Char"/>
    <w:basedOn w:val="DefaultParagraphFont"/>
    <w:link w:val="BodyText2"/>
    <w:uiPriority w:val="99"/>
    <w:semiHidden/>
    <w:locked/>
    <w:rsid w:val="002F02F4"/>
    <w:rPr>
      <w:rFonts w:ascii="Arial" w:hAnsi="Arial" w:cs="Arial"/>
      <w:b/>
      <w:bCs/>
      <w:sz w:val="24"/>
      <w:szCs w:val="24"/>
      <w:lang w:val="ro-RO"/>
    </w:rPr>
  </w:style>
  <w:style w:type="paragraph" w:styleId="BodyText3">
    <w:name w:val="Body Text 3"/>
    <w:basedOn w:val="Normal"/>
    <w:link w:val="BodyText3Char"/>
    <w:uiPriority w:val="99"/>
    <w:semiHidden/>
    <w:rsid w:val="002F02F4"/>
    <w:rPr>
      <w:rFonts w:ascii="Arial" w:eastAsia="Times New Roman" w:hAnsi="Arial" w:cs="Arial"/>
      <w:sz w:val="22"/>
      <w:szCs w:val="22"/>
      <w:lang w:val="ro-RO"/>
    </w:rPr>
  </w:style>
  <w:style w:type="character" w:customStyle="1" w:styleId="BodyText3Char">
    <w:name w:val="Body Text 3 Char"/>
    <w:basedOn w:val="DefaultParagraphFont"/>
    <w:link w:val="BodyText3"/>
    <w:uiPriority w:val="99"/>
    <w:semiHidden/>
    <w:locked/>
    <w:rsid w:val="002F02F4"/>
    <w:rPr>
      <w:rFonts w:ascii="Arial" w:hAnsi="Arial" w:cs="Arial"/>
      <w:sz w:val="24"/>
      <w:szCs w:val="24"/>
      <w:lang w:val="ro-RO"/>
    </w:rPr>
  </w:style>
  <w:style w:type="paragraph" w:styleId="BodyTextIndent2">
    <w:name w:val="Body Text Indent 2"/>
    <w:basedOn w:val="Normal"/>
    <w:link w:val="BodyTextIndent2Char"/>
    <w:uiPriority w:val="99"/>
    <w:semiHidden/>
    <w:rsid w:val="002F02F4"/>
    <w:pPr>
      <w:spacing w:after="120" w:line="480" w:lineRule="auto"/>
      <w:ind w:left="283"/>
    </w:pPr>
    <w:rPr>
      <w:rFonts w:ascii="Calibri" w:eastAsia="Times New Roman" w:hAnsi="Calibri" w:cs="Calibri"/>
      <w:sz w:val="22"/>
      <w:szCs w:val="22"/>
    </w:rPr>
  </w:style>
  <w:style w:type="character" w:customStyle="1" w:styleId="BodyTextIndent2Char">
    <w:name w:val="Body Text Indent 2 Char"/>
    <w:basedOn w:val="DefaultParagraphFont"/>
    <w:link w:val="BodyTextIndent2"/>
    <w:uiPriority w:val="99"/>
    <w:semiHidden/>
    <w:locked/>
    <w:rsid w:val="002F02F4"/>
    <w:rPr>
      <w:rFonts w:ascii="Calibri" w:hAnsi="Calibri" w:cs="Calibri"/>
      <w:sz w:val="22"/>
      <w:szCs w:val="22"/>
    </w:rPr>
  </w:style>
  <w:style w:type="paragraph" w:styleId="BodyTextIndent3">
    <w:name w:val="Body Text Indent 3"/>
    <w:basedOn w:val="Normal"/>
    <w:link w:val="BodyTextIndent3Char"/>
    <w:uiPriority w:val="99"/>
    <w:semiHidden/>
    <w:rsid w:val="002F02F4"/>
    <w:pPr>
      <w:ind w:firstLine="720"/>
    </w:pPr>
    <w:rPr>
      <w:rFonts w:ascii="Arial" w:eastAsia="Times New Roman" w:hAnsi="Arial" w:cs="Arial"/>
      <w:sz w:val="20"/>
      <w:szCs w:val="20"/>
      <w:lang w:val="ro-RO"/>
    </w:rPr>
  </w:style>
  <w:style w:type="character" w:customStyle="1" w:styleId="BodyTextIndent3Char">
    <w:name w:val="Body Text Indent 3 Char"/>
    <w:basedOn w:val="DefaultParagraphFont"/>
    <w:link w:val="BodyTextIndent3"/>
    <w:uiPriority w:val="99"/>
    <w:semiHidden/>
    <w:locked/>
    <w:rsid w:val="002F02F4"/>
    <w:rPr>
      <w:rFonts w:ascii="Arial" w:hAnsi="Arial" w:cs="Arial"/>
      <w:sz w:val="20"/>
      <w:szCs w:val="20"/>
      <w:lang w:val="ro-RO"/>
    </w:rPr>
  </w:style>
  <w:style w:type="paragraph" w:styleId="PlainText">
    <w:name w:val="Plain Text"/>
    <w:basedOn w:val="Normal"/>
    <w:link w:val="PlainTextChar"/>
    <w:uiPriority w:val="99"/>
    <w:semiHidden/>
    <w:rsid w:val="002F02F4"/>
    <w:rPr>
      <w:rFonts w:ascii="Courier New" w:eastAsia="Times New Roman" w:hAnsi="Courier New" w:cs="Courier New"/>
      <w:sz w:val="20"/>
      <w:szCs w:val="20"/>
      <w:lang w:val="ro-RO"/>
    </w:rPr>
  </w:style>
  <w:style w:type="character" w:customStyle="1" w:styleId="PlainTextChar">
    <w:name w:val="Plain Text Char"/>
    <w:basedOn w:val="DefaultParagraphFont"/>
    <w:link w:val="PlainText"/>
    <w:uiPriority w:val="99"/>
    <w:semiHidden/>
    <w:locked/>
    <w:rsid w:val="002F02F4"/>
    <w:rPr>
      <w:rFonts w:ascii="Courier New" w:hAnsi="Courier New" w:cs="Courier New"/>
      <w:sz w:val="20"/>
      <w:szCs w:val="20"/>
      <w:lang w:val="ro-RO"/>
    </w:rPr>
  </w:style>
  <w:style w:type="paragraph" w:styleId="BalloonText">
    <w:name w:val="Balloon Text"/>
    <w:basedOn w:val="Normal"/>
    <w:link w:val="BalloonTextChar"/>
    <w:uiPriority w:val="99"/>
    <w:semiHidden/>
    <w:rsid w:val="002F02F4"/>
    <w:rPr>
      <w:rFonts w:ascii="Tahoma" w:eastAsia="Times New Roman" w:hAnsi="Tahoma" w:cs="Tahoma"/>
      <w:sz w:val="16"/>
      <w:szCs w:val="16"/>
      <w:lang w:val="ro-RO" w:eastAsia="ro-RO"/>
    </w:rPr>
  </w:style>
  <w:style w:type="character" w:customStyle="1" w:styleId="BalloonTextChar">
    <w:name w:val="Balloon Text Char"/>
    <w:basedOn w:val="DefaultParagraphFont"/>
    <w:link w:val="BalloonText"/>
    <w:uiPriority w:val="99"/>
    <w:semiHidden/>
    <w:locked/>
    <w:rsid w:val="002F02F4"/>
    <w:rPr>
      <w:rFonts w:ascii="Tahoma" w:hAnsi="Tahoma" w:cs="Tahoma"/>
      <w:sz w:val="16"/>
      <w:szCs w:val="16"/>
      <w:lang w:val="ro-RO" w:eastAsia="ro-RO"/>
    </w:rPr>
  </w:style>
  <w:style w:type="paragraph" w:customStyle="1" w:styleId="CharChar1CaracterCaracterCaracter">
    <w:name w:val="Char Char1 Caracter Caracter Caracter"/>
    <w:basedOn w:val="Normal"/>
    <w:uiPriority w:val="99"/>
    <w:rsid w:val="002F02F4"/>
    <w:rPr>
      <w:rFonts w:eastAsia="Times New Roman"/>
      <w:lang w:val="pl-PL" w:eastAsia="pl-PL"/>
    </w:rPr>
  </w:style>
  <w:style w:type="paragraph" w:customStyle="1" w:styleId="normaltableau">
    <w:name w:val="normal_tableau"/>
    <w:basedOn w:val="Normal"/>
    <w:uiPriority w:val="99"/>
    <w:rsid w:val="002F02F4"/>
    <w:pPr>
      <w:spacing w:before="120" w:after="120"/>
      <w:jc w:val="both"/>
    </w:pPr>
    <w:rPr>
      <w:rFonts w:ascii="Optima" w:eastAsia="Times New Roman" w:hAnsi="Optima" w:cs="Optima"/>
      <w:sz w:val="22"/>
      <w:szCs w:val="22"/>
      <w:lang w:val="en-GB"/>
    </w:rPr>
  </w:style>
  <w:style w:type="paragraph" w:customStyle="1" w:styleId="BodyText21">
    <w:name w:val="Body Text 21"/>
    <w:basedOn w:val="Normal"/>
    <w:uiPriority w:val="99"/>
    <w:rsid w:val="002F02F4"/>
    <w:pPr>
      <w:tabs>
        <w:tab w:val="left" w:pos="630"/>
      </w:tabs>
      <w:overflowPunct w:val="0"/>
      <w:autoSpaceDE w:val="0"/>
      <w:autoSpaceDN w:val="0"/>
      <w:adjustRightInd w:val="0"/>
      <w:jc w:val="both"/>
    </w:pPr>
    <w:rPr>
      <w:rFonts w:ascii="Arial" w:eastAsia="Times New Roman" w:hAnsi="Arial" w:cs="Arial"/>
    </w:rPr>
  </w:style>
  <w:style w:type="paragraph" w:customStyle="1" w:styleId="DefaultText">
    <w:name w:val="Default Text"/>
    <w:basedOn w:val="Normal"/>
    <w:uiPriority w:val="99"/>
    <w:rsid w:val="002F02F4"/>
    <w:pPr>
      <w:overflowPunct w:val="0"/>
      <w:autoSpaceDE w:val="0"/>
      <w:autoSpaceDN w:val="0"/>
      <w:adjustRightInd w:val="0"/>
    </w:pPr>
    <w:rPr>
      <w:rFonts w:eastAsia="Times New Roman"/>
      <w:lang w:val="ro-RO"/>
    </w:rPr>
  </w:style>
  <w:style w:type="paragraph" w:customStyle="1" w:styleId="DefaultText2">
    <w:name w:val="Default Text:2"/>
    <w:basedOn w:val="Normal"/>
    <w:uiPriority w:val="99"/>
    <w:rsid w:val="002F02F4"/>
    <w:rPr>
      <w:rFonts w:eastAsia="Times New Roman"/>
      <w:noProof/>
    </w:rPr>
  </w:style>
  <w:style w:type="paragraph" w:customStyle="1" w:styleId="CharCharCaracterCaracter">
    <w:name w:val="Char Char Caracter Caracter"/>
    <w:basedOn w:val="Normal"/>
    <w:uiPriority w:val="99"/>
    <w:rsid w:val="002F02F4"/>
    <w:rPr>
      <w:rFonts w:eastAsia="Times New Roman"/>
      <w:lang w:val="pl-PL" w:eastAsia="pl-PL"/>
    </w:rPr>
  </w:style>
  <w:style w:type="paragraph" w:customStyle="1" w:styleId="CM81">
    <w:name w:val="CM81"/>
    <w:basedOn w:val="Normal"/>
    <w:next w:val="Normal"/>
    <w:uiPriority w:val="99"/>
    <w:rsid w:val="002F02F4"/>
    <w:pPr>
      <w:widowControl w:val="0"/>
      <w:autoSpaceDE w:val="0"/>
      <w:autoSpaceDN w:val="0"/>
      <w:adjustRightInd w:val="0"/>
      <w:spacing w:after="248"/>
    </w:pPr>
    <w:rPr>
      <w:rFonts w:ascii="EHBNCC+TimesNewRoman,Bold" w:eastAsia="Times New Roman" w:hAnsi="EHBNCC+TimesNewRoman,Bold" w:cs="EHBNCC+TimesNewRoman,Bold"/>
    </w:rPr>
  </w:style>
  <w:style w:type="paragraph" w:customStyle="1" w:styleId="oddl-nadpis">
    <w:name w:val="oddíl-nadpis"/>
    <w:basedOn w:val="Normal"/>
    <w:uiPriority w:val="99"/>
    <w:rsid w:val="002F02F4"/>
    <w:pPr>
      <w:keepNext/>
      <w:widowControl w:val="0"/>
      <w:tabs>
        <w:tab w:val="left" w:pos="567"/>
      </w:tabs>
      <w:spacing w:before="240" w:line="240" w:lineRule="atLeast"/>
    </w:pPr>
    <w:rPr>
      <w:rFonts w:ascii="Arial" w:eastAsia="Times New Roman" w:hAnsi="Arial" w:cs="Arial"/>
      <w:b/>
      <w:bCs/>
      <w:lang w:val="cs-CZ" w:eastAsia="fr-FR"/>
    </w:rPr>
  </w:style>
  <w:style w:type="paragraph" w:customStyle="1" w:styleId="DefaultText1">
    <w:name w:val="Default Text:1"/>
    <w:basedOn w:val="Normal"/>
    <w:uiPriority w:val="99"/>
    <w:rsid w:val="002F02F4"/>
    <w:pPr>
      <w:overflowPunct w:val="0"/>
      <w:autoSpaceDE w:val="0"/>
      <w:autoSpaceDN w:val="0"/>
      <w:adjustRightInd w:val="0"/>
    </w:pPr>
    <w:rPr>
      <w:rFonts w:eastAsia="Times New Roman"/>
    </w:rPr>
  </w:style>
  <w:style w:type="paragraph" w:customStyle="1" w:styleId="TableText">
    <w:name w:val="Table Text"/>
    <w:basedOn w:val="Normal"/>
    <w:uiPriority w:val="99"/>
    <w:rsid w:val="002F02F4"/>
    <w:pPr>
      <w:tabs>
        <w:tab w:val="decimal" w:pos="0"/>
      </w:tabs>
      <w:overflowPunct w:val="0"/>
      <w:autoSpaceDE w:val="0"/>
      <w:autoSpaceDN w:val="0"/>
      <w:adjustRightInd w:val="0"/>
    </w:pPr>
    <w:rPr>
      <w:rFonts w:eastAsia="Times New Roman"/>
    </w:rPr>
  </w:style>
  <w:style w:type="paragraph" w:customStyle="1" w:styleId="Headingform">
    <w:name w:val="Heading form"/>
    <w:basedOn w:val="Heading2"/>
    <w:autoRedefine/>
    <w:uiPriority w:val="99"/>
    <w:rsid w:val="002F02F4"/>
    <w:pPr>
      <w:keepNext w:val="0"/>
      <w:spacing w:before="0" w:after="0"/>
      <w:jc w:val="center"/>
    </w:pPr>
    <w:rPr>
      <w:i w:val="0"/>
      <w:iCs w:val="0"/>
      <w:sz w:val="22"/>
      <w:szCs w:val="22"/>
      <w:lang w:val="fr-FR" w:eastAsia="en-US"/>
    </w:rPr>
  </w:style>
  <w:style w:type="paragraph" w:customStyle="1" w:styleId="text">
    <w:name w:val="text"/>
    <w:link w:val="textChar"/>
    <w:uiPriority w:val="99"/>
    <w:rsid w:val="002F02F4"/>
    <w:pPr>
      <w:widowControl w:val="0"/>
      <w:suppressAutoHyphens/>
      <w:spacing w:before="240" w:line="240" w:lineRule="exact"/>
      <w:jc w:val="both"/>
    </w:pPr>
    <w:rPr>
      <w:rFonts w:ascii="Arial" w:hAnsi="Arial" w:cs="Arial"/>
      <w:sz w:val="24"/>
      <w:szCs w:val="24"/>
      <w:lang w:val="cs-CZ" w:eastAsia="ar-SA"/>
    </w:rPr>
  </w:style>
  <w:style w:type="paragraph" w:customStyle="1" w:styleId="tabele">
    <w:name w:val="tabele"/>
    <w:basedOn w:val="Normal"/>
    <w:uiPriority w:val="99"/>
    <w:rsid w:val="002F02F4"/>
    <w:pPr>
      <w:autoSpaceDE w:val="0"/>
      <w:autoSpaceDN w:val="0"/>
      <w:adjustRightInd w:val="0"/>
      <w:jc w:val="both"/>
    </w:pPr>
    <w:rPr>
      <w:rFonts w:ascii="Arial" w:eastAsia="Times New Roman" w:hAnsi="Arial" w:cs="Arial"/>
      <w:lang w:val="ro-RO" w:eastAsia="ro-RO"/>
    </w:rPr>
  </w:style>
  <w:style w:type="paragraph" w:customStyle="1" w:styleId="BodySingle">
    <w:name w:val="Body Single"/>
    <w:uiPriority w:val="99"/>
    <w:rsid w:val="002F02F4"/>
    <w:pPr>
      <w:snapToGrid w:val="0"/>
    </w:pPr>
    <w:rPr>
      <w:rFonts w:ascii="Arial" w:eastAsia="Times New Roman" w:hAnsi="Arial" w:cs="Arial"/>
      <w:color w:val="000000"/>
      <w:sz w:val="24"/>
      <w:szCs w:val="24"/>
      <w:lang w:val="en-AU" w:eastAsia="en-US"/>
    </w:rPr>
  </w:style>
  <w:style w:type="paragraph" w:customStyle="1" w:styleId="Default">
    <w:name w:val="Default"/>
    <w:uiPriority w:val="99"/>
    <w:rsid w:val="002F02F4"/>
    <w:pPr>
      <w:snapToGrid w:val="0"/>
    </w:pPr>
    <w:rPr>
      <w:rFonts w:eastAsia="Times New Roman"/>
      <w:sz w:val="24"/>
      <w:szCs w:val="24"/>
      <w:lang w:val="en-US" w:eastAsia="en-US"/>
    </w:rPr>
  </w:style>
  <w:style w:type="paragraph" w:customStyle="1" w:styleId="Style44">
    <w:name w:val="Style44"/>
    <w:basedOn w:val="Normal"/>
    <w:uiPriority w:val="99"/>
    <w:rsid w:val="002F02F4"/>
    <w:pPr>
      <w:widowControl w:val="0"/>
      <w:autoSpaceDE w:val="0"/>
      <w:autoSpaceDN w:val="0"/>
      <w:adjustRightInd w:val="0"/>
      <w:spacing w:line="274" w:lineRule="exact"/>
      <w:jc w:val="center"/>
    </w:pPr>
    <w:rPr>
      <w:rFonts w:ascii="Arial" w:eastAsia="Times New Roman" w:hAnsi="Arial" w:cs="Arial"/>
    </w:rPr>
  </w:style>
  <w:style w:type="paragraph" w:customStyle="1" w:styleId="Zgabescu">
    <w:name w:val="Zgabescu"/>
    <w:basedOn w:val="Normal"/>
    <w:uiPriority w:val="99"/>
    <w:rsid w:val="002F02F4"/>
    <w:pPr>
      <w:overflowPunct w:val="0"/>
      <w:autoSpaceDE w:val="0"/>
      <w:autoSpaceDN w:val="0"/>
      <w:adjustRightInd w:val="0"/>
      <w:ind w:firstLine="709"/>
      <w:jc w:val="both"/>
    </w:pPr>
    <w:rPr>
      <w:rFonts w:eastAsia="Times New Roman"/>
      <w:lang w:val="ro-RO"/>
    </w:rPr>
  </w:style>
  <w:style w:type="paragraph" w:customStyle="1" w:styleId="Tabel">
    <w:name w:val="Tabel"/>
    <w:basedOn w:val="Normal"/>
    <w:next w:val="Normal"/>
    <w:uiPriority w:val="99"/>
    <w:rsid w:val="002F02F4"/>
    <w:pPr>
      <w:tabs>
        <w:tab w:val="left" w:pos="0"/>
      </w:tabs>
      <w:overflowPunct w:val="0"/>
      <w:autoSpaceDE w:val="0"/>
      <w:autoSpaceDN w:val="0"/>
      <w:adjustRightInd w:val="0"/>
      <w:spacing w:line="360" w:lineRule="auto"/>
      <w:jc w:val="both"/>
    </w:pPr>
    <w:rPr>
      <w:rFonts w:ascii="Times New Roman (ro)" w:eastAsia="Times New Roman" w:hAnsi="Times New Roman (ro)" w:cs="Times New Roman (ro)"/>
      <w:kern w:val="16"/>
      <w:lang w:val="ro-RO"/>
    </w:rPr>
  </w:style>
  <w:style w:type="paragraph" w:customStyle="1" w:styleId="ShortReturnAddress">
    <w:name w:val="Short Return Address"/>
    <w:basedOn w:val="Normal"/>
    <w:uiPriority w:val="99"/>
    <w:rsid w:val="002F02F4"/>
    <w:rPr>
      <w:rFonts w:ascii="Times New Roman (ro)" w:eastAsia="Times New Roman" w:hAnsi="Times New Roman (ro)" w:cs="Times New Roman (ro)"/>
    </w:rPr>
  </w:style>
  <w:style w:type="paragraph" w:customStyle="1" w:styleId="CharChar">
    <w:name w:val="Char Char"/>
    <w:basedOn w:val="Normal"/>
    <w:uiPriority w:val="99"/>
    <w:rsid w:val="002F02F4"/>
    <w:rPr>
      <w:rFonts w:eastAsia="Times New Roman"/>
      <w:lang w:val="pl-PL" w:eastAsia="pl-PL"/>
    </w:rPr>
  </w:style>
  <w:style w:type="paragraph" w:customStyle="1" w:styleId="Char">
    <w:name w:val="Char"/>
    <w:basedOn w:val="Normal"/>
    <w:uiPriority w:val="99"/>
    <w:rsid w:val="002F02F4"/>
    <w:rPr>
      <w:rFonts w:ascii="Trebuchet MS" w:eastAsia="Times New Roman" w:hAnsi="Trebuchet MS" w:cs="Trebuchet MS"/>
      <w:color w:val="000000"/>
      <w:lang w:val="pl-PL" w:eastAsia="pl-PL"/>
    </w:rPr>
  </w:style>
  <w:style w:type="paragraph" w:customStyle="1" w:styleId="CharChar1CaracterCaracterCaracterCharCharCaracter">
    <w:name w:val="Char Char1 Caracter Caracter Caracter Char Char Caracter"/>
    <w:basedOn w:val="Normal"/>
    <w:uiPriority w:val="99"/>
    <w:rsid w:val="002F02F4"/>
    <w:rPr>
      <w:rFonts w:eastAsia="Times New Roman"/>
      <w:lang w:val="pl-PL" w:eastAsia="pl-PL"/>
    </w:rPr>
  </w:style>
  <w:style w:type="paragraph" w:customStyle="1" w:styleId="NoIndent">
    <w:name w:val="No Indent"/>
    <w:basedOn w:val="Normal"/>
    <w:next w:val="Normal"/>
    <w:uiPriority w:val="99"/>
    <w:rsid w:val="002F02F4"/>
    <w:pPr>
      <w:spacing w:before="120"/>
      <w:jc w:val="both"/>
    </w:pPr>
    <w:rPr>
      <w:rFonts w:ascii="Arial" w:eastAsia="Times New Roman" w:hAnsi="Arial" w:cs="Arial"/>
      <w:color w:val="000000"/>
      <w:sz w:val="22"/>
      <w:szCs w:val="22"/>
      <w:lang w:val="en-GB"/>
    </w:rPr>
  </w:style>
  <w:style w:type="character" w:styleId="FootnoteReference">
    <w:name w:val="footnote reference"/>
    <w:basedOn w:val="DefaultParagraphFont"/>
    <w:uiPriority w:val="99"/>
    <w:semiHidden/>
    <w:rsid w:val="002F02F4"/>
    <w:rPr>
      <w:vertAlign w:val="superscript"/>
    </w:rPr>
  </w:style>
  <w:style w:type="character" w:styleId="SubtleEmphasis">
    <w:name w:val="Subtle Emphasis"/>
    <w:basedOn w:val="DefaultParagraphFont"/>
    <w:uiPriority w:val="99"/>
    <w:qFormat/>
    <w:rsid w:val="002F02F4"/>
    <w:rPr>
      <w:i/>
      <w:iCs/>
      <w:color w:val="auto"/>
    </w:rPr>
  </w:style>
  <w:style w:type="character" w:customStyle="1" w:styleId="noticetext">
    <w:name w:val="noticetext"/>
    <w:basedOn w:val="DefaultParagraphFont"/>
    <w:uiPriority w:val="99"/>
    <w:rsid w:val="002F02F4"/>
  </w:style>
  <w:style w:type="character" w:customStyle="1" w:styleId="CaracterCaracterCaracter">
    <w:name w:val="Caracter Caracter Caracter"/>
    <w:uiPriority w:val="99"/>
    <w:rsid w:val="002F02F4"/>
    <w:rPr>
      <w:rFonts w:ascii="Arial" w:hAnsi="Arial" w:cs="Arial"/>
      <w:b/>
      <w:bCs/>
      <w:sz w:val="24"/>
      <w:szCs w:val="24"/>
      <w:lang w:val="ro-RO" w:eastAsia="en-US"/>
    </w:rPr>
  </w:style>
  <w:style w:type="character" w:customStyle="1" w:styleId="FontStyle94">
    <w:name w:val="Font Style94"/>
    <w:uiPriority w:val="99"/>
    <w:rsid w:val="002F02F4"/>
    <w:rPr>
      <w:rFonts w:ascii="Arial" w:hAnsi="Arial" w:cs="Arial"/>
      <w:spacing w:val="-10"/>
      <w:sz w:val="22"/>
      <w:szCs w:val="22"/>
    </w:rPr>
  </w:style>
  <w:style w:type="character" w:customStyle="1" w:styleId="FontStyle112">
    <w:name w:val="Font Style112"/>
    <w:uiPriority w:val="99"/>
    <w:rsid w:val="002F02F4"/>
    <w:rPr>
      <w:rFonts w:ascii="Times New Roman" w:hAnsi="Times New Roman" w:cs="Times New Roman"/>
      <w:i/>
      <w:iCs/>
      <w:sz w:val="22"/>
      <w:szCs w:val="22"/>
    </w:rPr>
  </w:style>
  <w:style w:type="character" w:customStyle="1" w:styleId="tpa1">
    <w:name w:val="tpa1"/>
    <w:uiPriority w:val="99"/>
    <w:rsid w:val="002F02F4"/>
    <w:rPr>
      <w:rFonts w:ascii="Times New Roman" w:hAnsi="Times New Roman" w:cs="Times New Roman"/>
    </w:rPr>
  </w:style>
  <w:style w:type="character" w:customStyle="1" w:styleId="sp1">
    <w:name w:val="sp1"/>
    <w:uiPriority w:val="99"/>
    <w:rsid w:val="002F02F4"/>
    <w:rPr>
      <w:rFonts w:ascii="Times New Roman" w:hAnsi="Times New Roman" w:cs="Times New Roman"/>
      <w:b/>
      <w:bCs/>
      <w:color w:val="auto"/>
    </w:rPr>
  </w:style>
  <w:style w:type="character" w:customStyle="1" w:styleId="tsp1">
    <w:name w:val="tsp1"/>
    <w:uiPriority w:val="99"/>
    <w:rsid w:val="002F02F4"/>
    <w:rPr>
      <w:rFonts w:ascii="Times New Roman" w:hAnsi="Times New Roman" w:cs="Times New Roman"/>
    </w:rPr>
  </w:style>
  <w:style w:type="character" w:customStyle="1" w:styleId="CaracterCharChar">
    <w:name w:val="Caracter Char Char"/>
    <w:uiPriority w:val="99"/>
    <w:rsid w:val="002F02F4"/>
    <w:rPr>
      <w:rFonts w:ascii="Arial" w:hAnsi="Arial" w:cs="Arial"/>
      <w:b/>
      <w:bCs/>
      <w:sz w:val="24"/>
      <w:szCs w:val="24"/>
      <w:lang w:val="ro-RO" w:eastAsia="en-US"/>
    </w:rPr>
  </w:style>
  <w:style w:type="table" w:styleId="TableGrid">
    <w:name w:val="Table Grid"/>
    <w:basedOn w:val="TableNormal"/>
    <w:uiPriority w:val="99"/>
    <w:rsid w:val="002F02F4"/>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1pt">
    <w:name w:val="Normal + 11 pt"/>
    <w:basedOn w:val="Normal"/>
    <w:uiPriority w:val="99"/>
    <w:rsid w:val="009C3CF3"/>
    <w:pPr>
      <w:tabs>
        <w:tab w:val="left" w:pos="90"/>
      </w:tabs>
    </w:pPr>
    <w:rPr>
      <w:sz w:val="22"/>
      <w:szCs w:val="22"/>
    </w:rPr>
  </w:style>
  <w:style w:type="paragraph" w:styleId="NoSpacing">
    <w:name w:val="No Spacing"/>
    <w:uiPriority w:val="99"/>
    <w:qFormat/>
    <w:rsid w:val="009674CD"/>
    <w:rPr>
      <w:rFonts w:ascii="Arial Unicode MS" w:hAnsi="Arial Unicode MS" w:cs="Arial Unicode MS"/>
      <w:color w:val="000000"/>
      <w:sz w:val="24"/>
      <w:szCs w:val="24"/>
    </w:rPr>
  </w:style>
  <w:style w:type="paragraph" w:customStyle="1" w:styleId="Listparagraf1">
    <w:name w:val="Listă paragraf1"/>
    <w:basedOn w:val="Normal"/>
    <w:uiPriority w:val="99"/>
    <w:rsid w:val="00857F78"/>
    <w:pPr>
      <w:ind w:left="720"/>
    </w:pPr>
  </w:style>
  <w:style w:type="character" w:customStyle="1" w:styleId="textChar">
    <w:name w:val="text Char"/>
    <w:link w:val="text"/>
    <w:uiPriority w:val="99"/>
    <w:locked/>
    <w:rsid w:val="008442BB"/>
    <w:rPr>
      <w:rFonts w:ascii="Arial" w:hAnsi="Arial" w:cs="Arial"/>
      <w:sz w:val="24"/>
      <w:szCs w:val="24"/>
      <w:lang w:val="cs-CZ" w:eastAsia="ar-SA" w:bidi="ar-SA"/>
    </w:rPr>
  </w:style>
  <w:style w:type="paragraph" w:customStyle="1" w:styleId="StyletextTimesNewRoman14ptLinespacingsingle">
    <w:name w:val="Style text + Times New Roman 14 pt Line spacing:  single"/>
    <w:basedOn w:val="text"/>
    <w:uiPriority w:val="99"/>
    <w:rsid w:val="008442BB"/>
    <w:pPr>
      <w:suppressAutoHyphens w:val="0"/>
      <w:spacing w:line="240" w:lineRule="auto"/>
    </w:pPr>
    <w:rPr>
      <w:rFonts w:ascii="Times New Roman" w:hAnsi="Times New Roman" w:cs="Times New Roman"/>
      <w:lang w:eastAsia="en-US"/>
    </w:rPr>
  </w:style>
  <w:style w:type="character" w:customStyle="1" w:styleId="CharChar21">
    <w:name w:val="Char Char21"/>
    <w:uiPriority w:val="99"/>
    <w:rsid w:val="00D25A9E"/>
    <w:rPr>
      <w:sz w:val="22"/>
      <w:szCs w:val="22"/>
      <w:lang w:val="en-GB" w:eastAsia="en-US"/>
    </w:rPr>
  </w:style>
  <w:style w:type="paragraph" w:styleId="ListBullet">
    <w:name w:val="List Bullet"/>
    <w:basedOn w:val="Normal"/>
    <w:uiPriority w:val="99"/>
    <w:semiHidden/>
    <w:locked/>
    <w:rsid w:val="00D25A9E"/>
    <w:pPr>
      <w:numPr>
        <w:numId w:val="4"/>
      </w:numPr>
      <w:spacing w:after="200" w:line="276" w:lineRule="auto"/>
    </w:pPr>
    <w:rPr>
      <w:rFonts w:ascii="Calibri" w:eastAsia="Times New Roman" w:hAnsi="Calibri" w:cs="Calibri"/>
      <w:sz w:val="22"/>
      <w:szCs w:val="22"/>
      <w:lang w:val="en-GB"/>
    </w:rPr>
  </w:style>
  <w:style w:type="paragraph" w:styleId="ListParagraph">
    <w:name w:val="List Paragraph"/>
    <w:basedOn w:val="Normal"/>
    <w:uiPriority w:val="99"/>
    <w:qFormat/>
    <w:rsid w:val="00670F6A"/>
    <w:pPr>
      <w:ind w:left="708"/>
    </w:pPr>
    <w:rPr>
      <w:rFonts w:eastAsia="Times New Roman"/>
      <w:lang w:val="ro-RO" w:eastAsia="ro-RO"/>
    </w:rPr>
  </w:style>
  <w:style w:type="numbering" w:customStyle="1" w:styleId="StyleBulleted">
    <w:name w:val="Style Bulleted"/>
    <w:rsid w:val="00723847"/>
    <w:pPr>
      <w:numPr>
        <w:numId w:val="41"/>
      </w:numPr>
    </w:pPr>
  </w:style>
</w:styles>
</file>

<file path=word/webSettings.xml><?xml version="1.0" encoding="utf-8"?>
<w:webSettings xmlns:r="http://schemas.openxmlformats.org/officeDocument/2006/relationships" xmlns:w="http://schemas.openxmlformats.org/wordprocessingml/2006/main">
  <w:divs>
    <w:div w:id="1214736640">
      <w:marLeft w:val="0"/>
      <w:marRight w:val="0"/>
      <w:marTop w:val="0"/>
      <w:marBottom w:val="0"/>
      <w:divBdr>
        <w:top w:val="none" w:sz="0" w:space="0" w:color="auto"/>
        <w:left w:val="none" w:sz="0" w:space="0" w:color="auto"/>
        <w:bottom w:val="none" w:sz="0" w:space="0" w:color="auto"/>
        <w:right w:val="none" w:sz="0" w:space="0" w:color="auto"/>
      </w:divBdr>
    </w:div>
    <w:div w:id="1214736641">
      <w:marLeft w:val="0"/>
      <w:marRight w:val="0"/>
      <w:marTop w:val="0"/>
      <w:marBottom w:val="0"/>
      <w:divBdr>
        <w:top w:val="none" w:sz="0" w:space="0" w:color="auto"/>
        <w:left w:val="none" w:sz="0" w:space="0" w:color="auto"/>
        <w:bottom w:val="none" w:sz="0" w:space="0" w:color="auto"/>
        <w:right w:val="none" w:sz="0" w:space="0" w:color="auto"/>
      </w:divBdr>
    </w:div>
    <w:div w:id="1214736642">
      <w:marLeft w:val="0"/>
      <w:marRight w:val="0"/>
      <w:marTop w:val="0"/>
      <w:marBottom w:val="0"/>
      <w:divBdr>
        <w:top w:val="none" w:sz="0" w:space="0" w:color="auto"/>
        <w:left w:val="none" w:sz="0" w:space="0" w:color="auto"/>
        <w:bottom w:val="none" w:sz="0" w:space="0" w:color="auto"/>
        <w:right w:val="none" w:sz="0" w:space="0" w:color="auto"/>
      </w:divBdr>
    </w:div>
    <w:div w:id="12147366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884</TotalTime>
  <Pages>17</Pages>
  <Words>5743</Words>
  <Characters>-32766</Characters>
  <Application>Microsoft Office Outlook</Application>
  <DocSecurity>0</DocSecurity>
  <Lines>0</Lines>
  <Paragraphs>0</Paragraphs>
  <ScaleCrop>false</ScaleCrop>
  <Company>&lt;arabianhorse&gt;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FORMULARE ŞI MODELE DE DOCUMENTE</dc:title>
  <dc:subject/>
  <dc:creator>Ichim Ionut</dc:creator>
  <cp:keywords/>
  <dc:description/>
  <cp:lastModifiedBy>moinestiwin7</cp:lastModifiedBy>
  <cp:revision>72</cp:revision>
  <cp:lastPrinted>2020-11-25T11:52:00Z</cp:lastPrinted>
  <dcterms:created xsi:type="dcterms:W3CDTF">2018-12-13T07:08:00Z</dcterms:created>
  <dcterms:modified xsi:type="dcterms:W3CDTF">2020-11-25T12:01:00Z</dcterms:modified>
</cp:coreProperties>
</file>